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BC193" w14:textId="38D2C5BC" w:rsidR="002C5E81" w:rsidRPr="00B47EC3" w:rsidRDefault="002C5E81" w:rsidP="002C5E81">
      <w:pPr>
        <w:pStyle w:val="CRCoverPage"/>
        <w:tabs>
          <w:tab w:val="right" w:pos="9639"/>
        </w:tabs>
        <w:spacing w:after="0"/>
        <w:rPr>
          <w:b/>
          <w:sz w:val="22"/>
          <w:szCs w:val="22"/>
          <w:lang w:eastAsia="zh-CN"/>
        </w:rPr>
      </w:pPr>
      <w:bookmarkStart w:id="0" w:name="OLE_LINK3"/>
      <w:bookmarkStart w:id="1" w:name="OLE_LINK4"/>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98867958"/>
      <w:bookmarkStart w:id="16" w:name="_Toc105174242"/>
      <w:bookmarkStart w:id="17" w:name="_Toc106109079"/>
      <w:r w:rsidRPr="00713E70">
        <w:rPr>
          <w:b/>
          <w:sz w:val="22"/>
          <w:szCs w:val="22"/>
        </w:rPr>
        <w:t>3GPP TSG-RAN Meeting #</w:t>
      </w:r>
      <w:r>
        <w:rPr>
          <w:rFonts w:hint="eastAsia"/>
          <w:b/>
          <w:sz w:val="22"/>
          <w:szCs w:val="22"/>
          <w:lang w:eastAsia="zh-CN"/>
        </w:rPr>
        <w:t>122</w:t>
      </w:r>
      <w:r w:rsidRPr="00713E70">
        <w:rPr>
          <w:b/>
          <w:i/>
          <w:sz w:val="22"/>
          <w:szCs w:val="22"/>
        </w:rPr>
        <w:tab/>
      </w:r>
      <w:r w:rsidRPr="008A0857">
        <w:rPr>
          <w:b/>
          <w:sz w:val="22"/>
          <w:szCs w:val="22"/>
        </w:rPr>
        <w:t>R3-23717</w:t>
      </w:r>
      <w:r w:rsidR="00C402B7">
        <w:rPr>
          <w:rFonts w:hint="eastAsia"/>
          <w:b/>
          <w:sz w:val="22"/>
          <w:szCs w:val="22"/>
          <w:lang w:eastAsia="zh-CN"/>
        </w:rPr>
        <w:t>3</w:t>
      </w:r>
    </w:p>
    <w:p w14:paraId="0CBDEF7C" w14:textId="7BFF7643" w:rsidR="002C5E81" w:rsidRDefault="00B91FE4" w:rsidP="002C5E81">
      <w:pPr>
        <w:pStyle w:val="CRCoverPage"/>
        <w:rPr>
          <w:b/>
          <w:sz w:val="22"/>
          <w:szCs w:val="22"/>
        </w:rPr>
      </w:pPr>
      <w:r>
        <w:rPr>
          <w:rFonts w:hint="eastAsia"/>
          <w:b/>
          <w:sz w:val="22"/>
          <w:szCs w:val="22"/>
          <w:lang w:eastAsia="zh-CN"/>
        </w:rPr>
        <w:t>13</w:t>
      </w:r>
      <w:r w:rsidR="002C5E81">
        <w:rPr>
          <w:b/>
          <w:sz w:val="22"/>
          <w:szCs w:val="22"/>
        </w:rPr>
        <w:t xml:space="preserve">th – </w:t>
      </w:r>
      <w:r>
        <w:rPr>
          <w:rFonts w:hint="eastAsia"/>
          <w:b/>
          <w:sz w:val="22"/>
          <w:szCs w:val="22"/>
          <w:lang w:eastAsia="zh-CN"/>
        </w:rPr>
        <w:t>17</w:t>
      </w:r>
      <w:r w:rsidR="002C5E81">
        <w:rPr>
          <w:b/>
          <w:sz w:val="22"/>
          <w:szCs w:val="22"/>
        </w:rPr>
        <w:t xml:space="preserve">th </w:t>
      </w:r>
      <w:r>
        <w:rPr>
          <w:rFonts w:hint="eastAsia"/>
          <w:b/>
          <w:sz w:val="22"/>
          <w:szCs w:val="22"/>
          <w:lang w:eastAsia="zh-CN"/>
        </w:rPr>
        <w:t>Nov</w:t>
      </w:r>
      <w:r w:rsidRPr="002120A1">
        <w:rPr>
          <w:b/>
          <w:sz w:val="22"/>
          <w:szCs w:val="22"/>
          <w:lang w:eastAsia="zh-CN"/>
        </w:rPr>
        <w:t xml:space="preserve"> </w:t>
      </w:r>
      <w:r w:rsidR="002C5E81" w:rsidRPr="002120A1">
        <w:rPr>
          <w:b/>
          <w:sz w:val="22"/>
          <w:szCs w:val="22"/>
          <w:lang w:eastAsia="zh-CN"/>
        </w:rPr>
        <w:t>2023</w:t>
      </w:r>
      <w:r w:rsidR="002C5E81">
        <w:rPr>
          <w:b/>
          <w:sz w:val="22"/>
          <w:szCs w:val="22"/>
        </w:rPr>
        <w:tab/>
      </w:r>
      <w:r w:rsidR="002C5E81">
        <w:rPr>
          <w:rFonts w:hint="eastAsia"/>
          <w:b/>
          <w:sz w:val="22"/>
          <w:szCs w:val="22"/>
          <w:lang w:eastAsia="zh-CN"/>
        </w:rPr>
        <w:t>Chicago</w:t>
      </w:r>
      <w:r w:rsidR="002C5E81">
        <w:rPr>
          <w:b/>
          <w:sz w:val="22"/>
          <w:szCs w:val="22"/>
        </w:rPr>
        <w:t xml:space="preserve">, </w:t>
      </w:r>
      <w:r w:rsidR="002C5E81">
        <w:rPr>
          <w:rFonts w:hint="eastAsia"/>
          <w:b/>
          <w:sz w:val="22"/>
          <w:szCs w:val="22"/>
          <w:lang w:eastAsia="zh-CN"/>
        </w:rPr>
        <w:t>USA</w:t>
      </w:r>
      <w:r w:rsidR="002C5E81">
        <w:rPr>
          <w:b/>
          <w:sz w:val="22"/>
          <w:szCs w:val="22"/>
        </w:rPr>
        <w:t xml:space="preserve"> </w:t>
      </w:r>
    </w:p>
    <w:bookmarkEnd w:id="0"/>
    <w:bookmarkEnd w:id="1"/>
    <w:p w14:paraId="6D991BAC" w14:textId="77777777" w:rsidR="002C5E81" w:rsidRPr="002120A1" w:rsidRDefault="002C5E81" w:rsidP="002C5E81">
      <w:pPr>
        <w:pStyle w:val="3GPPHeader"/>
        <w:spacing w:after="0"/>
        <w:rPr>
          <w:rFonts w:ascii="Arial" w:hAnsi="Arial"/>
          <w:bCs/>
          <w:color w:val="000000"/>
          <w:sz w:val="22"/>
        </w:rPr>
      </w:pPr>
    </w:p>
    <w:p w14:paraId="25C77518" w14:textId="77777777" w:rsidR="002C5E81" w:rsidRPr="006812AA" w:rsidRDefault="002C5E81" w:rsidP="002C5E81">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12.2.2.1</w:t>
      </w:r>
    </w:p>
    <w:p w14:paraId="6FE3EADD" w14:textId="77777777" w:rsidR="002C5E81" w:rsidRPr="001730DA" w:rsidRDefault="002C5E81" w:rsidP="002C5E81">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14:paraId="15B615A0" w14:textId="1A70BE69" w:rsidR="002C5E81" w:rsidRPr="001730DA" w:rsidRDefault="002C5E81" w:rsidP="002C5E81">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bookmarkStart w:id="18" w:name="OLE_LINK6"/>
      <w:bookmarkStart w:id="19" w:name="OLE_LINK7"/>
      <w:r w:rsidR="007B5F09" w:rsidRPr="007B5F09">
        <w:rPr>
          <w:rFonts w:ascii="Arial" w:hAnsi="Arial"/>
          <w:bCs/>
          <w:color w:val="000000"/>
          <w:sz w:val="22"/>
        </w:rPr>
        <w:t>TP to BLCR for 38.423 on AL/ML load balance and FFS clear up</w:t>
      </w:r>
      <w:r>
        <w:rPr>
          <w:rFonts w:ascii="Arial" w:hAnsi="Arial" w:hint="eastAsia"/>
          <w:bCs/>
          <w:color w:val="000000"/>
          <w:sz w:val="22"/>
        </w:rPr>
        <w:t xml:space="preserve"> </w:t>
      </w:r>
      <w:bookmarkEnd w:id="18"/>
      <w:bookmarkEnd w:id="19"/>
      <w:r>
        <w:rPr>
          <w:rFonts w:ascii="Arial" w:hAnsi="Arial" w:hint="eastAsia"/>
          <w:bCs/>
          <w:color w:val="000000"/>
          <w:sz w:val="22"/>
        </w:rPr>
        <w:t xml:space="preserve"> </w:t>
      </w:r>
    </w:p>
    <w:p w14:paraId="05685FD7" w14:textId="77777777" w:rsidR="002C5E81" w:rsidRPr="002B689B" w:rsidRDefault="002C5E81" w:rsidP="002C5E81">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14:paraId="661D233E" w14:textId="1B3A577D" w:rsidR="002C5E81" w:rsidRPr="00A468CF" w:rsidRDefault="002C5E81" w:rsidP="002C5E81">
      <w:pPr>
        <w:pStyle w:val="1"/>
        <w:numPr>
          <w:ilvl w:val="0"/>
          <w:numId w:val="45"/>
        </w:numPr>
        <w:rPr>
          <w:rFonts w:eastAsia="宋体"/>
          <w:lang w:eastAsia="zh-CN"/>
        </w:rPr>
      </w:pPr>
      <w:r w:rsidRPr="007D3E81">
        <w:rPr>
          <w:rFonts w:eastAsia="宋体"/>
          <w:lang w:eastAsia="zh-CN"/>
        </w:rPr>
        <w:t>Introduction</w:t>
      </w:r>
    </w:p>
    <w:p w14:paraId="2CD31F9F" w14:textId="0280E2D8" w:rsidR="002C5E81" w:rsidRPr="002C5E81" w:rsidRDefault="002C5E81" w:rsidP="002C5E81">
      <w:pPr>
        <w:rPr>
          <w:lang w:eastAsia="zh-CN"/>
        </w:rPr>
      </w:pPr>
      <w:proofErr w:type="gramStart"/>
      <w:r>
        <w:rPr>
          <w:lang w:eastAsia="zh-CN"/>
        </w:rPr>
        <w:t>T</w:t>
      </w:r>
      <w:r>
        <w:rPr>
          <w:rFonts w:hint="eastAsia"/>
          <w:lang w:eastAsia="zh-CN"/>
        </w:rPr>
        <w:t>his paper provide</w:t>
      </w:r>
      <w:proofErr w:type="gramEnd"/>
      <w:r>
        <w:rPr>
          <w:rFonts w:hint="eastAsia"/>
          <w:lang w:eastAsia="zh-CN"/>
        </w:rPr>
        <w:t xml:space="preserve"> TP for the discussion in R3-23717</w:t>
      </w:r>
      <w:r w:rsidR="00D12C67">
        <w:rPr>
          <w:rFonts w:hint="eastAsia"/>
          <w:lang w:eastAsia="zh-CN"/>
        </w:rPr>
        <w:t>2</w:t>
      </w:r>
      <w:r>
        <w:rPr>
          <w:rFonts w:hint="eastAsia"/>
          <w:lang w:eastAsia="zh-CN"/>
        </w:rPr>
        <w:t>.</w:t>
      </w:r>
    </w:p>
    <w:p w14:paraId="479DCBA2" w14:textId="3FEE46AF" w:rsidR="00A468CF" w:rsidRPr="00A468CF" w:rsidRDefault="00A468CF" w:rsidP="00A468CF">
      <w:pPr>
        <w:pStyle w:val="1"/>
        <w:numPr>
          <w:ilvl w:val="0"/>
          <w:numId w:val="45"/>
        </w:numPr>
        <w:rPr>
          <w:rFonts w:eastAsia="宋体"/>
          <w:lang w:eastAsia="zh-CN"/>
        </w:rPr>
      </w:pPr>
      <w:r w:rsidRPr="00A468CF">
        <w:rPr>
          <w:rFonts w:eastAsia="宋体"/>
          <w:lang w:eastAsia="zh-CN"/>
        </w:rPr>
        <w:t>TP for BLCR 38.423</w:t>
      </w:r>
      <w:r>
        <w:rPr>
          <w:rFonts w:eastAsia="宋体" w:hint="eastAsia"/>
          <w:lang w:eastAsia="zh-CN"/>
        </w:rPr>
        <w:t xml:space="preserve"> </w:t>
      </w:r>
    </w:p>
    <w:p w14:paraId="350B6835" w14:textId="44A6B36A" w:rsidR="00163688" w:rsidRPr="00036C94" w:rsidRDefault="00163688" w:rsidP="00DF3A7D">
      <w:pPr>
        <w:pStyle w:val="1"/>
      </w:pPr>
      <w:r w:rsidRPr="00036C94">
        <w:t>8</w:t>
      </w:r>
      <w:r w:rsidRPr="00036C94">
        <w:tab/>
      </w:r>
      <w:proofErr w:type="spellStart"/>
      <w:r w:rsidRPr="00036C94">
        <w:t>XnAP</w:t>
      </w:r>
      <w:proofErr w:type="spellEnd"/>
      <w:r w:rsidRPr="00036C94">
        <w:t xml:space="preserve">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6A79C0" w14:textId="7C0FFD58" w:rsidR="009162BB" w:rsidRPr="00B02757" w:rsidRDefault="009162BB" w:rsidP="00DF3A7D">
      <w:pPr>
        <w:pStyle w:val="EditorsNote"/>
        <w:rPr>
          <w:ins w:id="20" w:author="Ericsson - Author" w:date="2023-10-24T10:04:00Z"/>
          <w:lang w:eastAsia="zh-CN"/>
        </w:rPr>
      </w:pPr>
      <w:ins w:id="21" w:author="Ericsson - Author" w:date="2023-10-24T10:04:00Z">
        <w:del w:id="22" w:author="CATT" w:date="2023-11-03T14:04:00Z">
          <w:r w:rsidRPr="00FA7F14" w:rsidDel="009459DE">
            <w:rPr>
              <w:highlight w:val="yellow"/>
            </w:rPr>
            <w:delText>Editor’s note: FFS on the name</w:delText>
          </w:r>
          <w:r w:rsidDel="009459DE">
            <w:rPr>
              <w:highlight w:val="yellow"/>
            </w:rPr>
            <w:delText>s</w:delText>
          </w:r>
          <w:r w:rsidRPr="00FA7F14" w:rsidDel="009459DE">
            <w:rPr>
              <w:highlight w:val="yellow"/>
            </w:rPr>
            <w:delText xml:space="preserve"> of </w:delText>
          </w:r>
          <w:r w:rsidDel="009459DE">
            <w:rPr>
              <w:highlight w:val="yellow"/>
            </w:rPr>
            <w:delText xml:space="preserve">new introduced </w:delText>
          </w:r>
          <w:r w:rsidRPr="00FA7F14" w:rsidDel="009459DE">
            <w:rPr>
              <w:highlight w:val="yellow"/>
            </w:rPr>
            <w:delText>procedure</w:delText>
          </w:r>
          <w:r w:rsidDel="009459DE">
            <w:rPr>
              <w:highlight w:val="yellow"/>
            </w:rPr>
            <w:delText>s</w:delText>
          </w:r>
          <w:r w:rsidRPr="00FA7F14" w:rsidDel="009459DE">
            <w:rPr>
              <w:highlight w:val="yellow"/>
            </w:rPr>
            <w:delText xml:space="preserve"> and messages.</w:delText>
          </w:r>
        </w:del>
      </w:ins>
    </w:p>
    <w:p w14:paraId="21126C25" w14:textId="77777777" w:rsidR="00D145F5" w:rsidRPr="00FD0425" w:rsidRDefault="00D145F5" w:rsidP="00D145F5">
      <w:pPr>
        <w:pStyle w:val="20"/>
      </w:pPr>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74151118"/>
      <w:bookmarkStart w:id="34" w:name="_Toc88653590"/>
      <w:bookmarkStart w:id="35" w:name="_Toc97903946"/>
      <w:bookmarkStart w:id="36" w:name="_Toc98867959"/>
      <w:bookmarkStart w:id="37" w:name="_Toc105174243"/>
      <w:bookmarkStart w:id="38" w:name="_Toc106109080"/>
      <w:bookmarkStart w:id="39" w:name="_Toc113824901"/>
      <w:bookmarkStart w:id="40" w:name="_Hlk44419177"/>
      <w:bookmarkStart w:id="41" w:name="_Toc44497542"/>
      <w:bookmarkStart w:id="42" w:name="_Toc45107930"/>
      <w:bookmarkStart w:id="43" w:name="_Toc45901550"/>
      <w:bookmarkStart w:id="44" w:name="_Toc51850629"/>
      <w:bookmarkStart w:id="45" w:name="_Toc56693632"/>
      <w:bookmarkStart w:id="46" w:name="_Toc64447175"/>
      <w:bookmarkStart w:id="47" w:name="_Toc66286669"/>
      <w:bookmarkStart w:id="48" w:name="_Toc74151364"/>
      <w:bookmarkStart w:id="49" w:name="_Toc88653836"/>
      <w:bookmarkStart w:id="50" w:name="_Toc97904192"/>
      <w:bookmarkStart w:id="51" w:name="_Toc98868265"/>
      <w:bookmarkStart w:id="52" w:name="_Toc105174550"/>
      <w:bookmarkStart w:id="53" w:name="_Toc106109387"/>
      <w:bookmarkStart w:id="54" w:name="_Hlk44418792"/>
      <w:bookmarkStart w:id="55" w:name="_Toc44497464"/>
      <w:bookmarkStart w:id="56" w:name="_Toc45107852"/>
      <w:bookmarkStart w:id="57" w:name="_Toc45901472"/>
      <w:bookmarkStart w:id="58" w:name="_Toc51850551"/>
      <w:bookmarkStart w:id="59" w:name="_Toc56693554"/>
      <w:bookmarkStart w:id="60" w:name="_Toc64447097"/>
      <w:bookmarkStart w:id="61" w:name="_Toc66286591"/>
      <w:bookmarkStart w:id="62" w:name="_Toc74151286"/>
      <w:bookmarkStart w:id="63" w:name="_Toc88653758"/>
      <w:bookmarkStart w:id="64" w:name="_Toc97904114"/>
      <w:bookmarkStart w:id="65" w:name="_Toc98868158"/>
      <w:bookmarkStart w:id="66" w:name="_Toc105174442"/>
      <w:bookmarkStart w:id="67" w:name="_Toc106109279"/>
      <w:bookmarkStart w:id="68" w:name="_Hlk44419231"/>
      <w:bookmarkStart w:id="69" w:name="_Toc44497545"/>
      <w:bookmarkStart w:id="70" w:name="_Toc45107933"/>
      <w:bookmarkStart w:id="71" w:name="_Toc45901553"/>
      <w:bookmarkStart w:id="72" w:name="_Toc51850632"/>
      <w:bookmarkStart w:id="73" w:name="_Toc56693635"/>
      <w:bookmarkStart w:id="74" w:name="_Toc64447178"/>
      <w:bookmarkStart w:id="75" w:name="_Toc66286672"/>
      <w:bookmarkStart w:id="76" w:name="_Toc74151367"/>
      <w:bookmarkStart w:id="77" w:name="_Toc88653839"/>
      <w:bookmarkStart w:id="78" w:name="_Toc97904195"/>
      <w:bookmarkStart w:id="79" w:name="_Toc98868268"/>
      <w:bookmarkStart w:id="80" w:name="_Toc367182965"/>
      <w:r w:rsidRPr="00FD0425">
        <w:t>8.1</w:t>
      </w:r>
      <w:r w:rsidRPr="00FD0425">
        <w:tab/>
        <w:t>Elementary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2A15B8">
        <w:trPr>
          <w:cantSplit/>
          <w:jc w:val="center"/>
        </w:trPr>
        <w:tc>
          <w:tcPr>
            <w:tcW w:w="1668" w:type="dxa"/>
          </w:tcPr>
          <w:p w14:paraId="2F2F02B5" w14:textId="77777777" w:rsidR="00D145F5" w:rsidRPr="006F4CF3" w:rsidRDefault="00D145F5" w:rsidP="002A15B8">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2A15B8">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2A15B8">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2A15B8">
            <w:pPr>
              <w:pStyle w:val="TAL"/>
            </w:pPr>
            <w:r>
              <w:t>RESOURCE STATUS FAILURE</w:t>
            </w:r>
          </w:p>
        </w:tc>
      </w:tr>
      <w:tr w:rsidR="00D145F5" w:rsidRPr="00970664" w14:paraId="6D255CCA" w14:textId="77777777" w:rsidTr="002A15B8">
        <w:trPr>
          <w:cantSplit/>
          <w:jc w:val="center"/>
        </w:trPr>
        <w:tc>
          <w:tcPr>
            <w:tcW w:w="1668" w:type="dxa"/>
          </w:tcPr>
          <w:p w14:paraId="77155DEA" w14:textId="77777777" w:rsidR="00D145F5" w:rsidRPr="006F4CF3" w:rsidRDefault="00D145F5" w:rsidP="002A15B8">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2A15B8">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2A15B8">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2A15B8">
            <w:pPr>
              <w:pStyle w:val="TAL"/>
            </w:pPr>
            <w:r w:rsidRPr="00970664">
              <w:t>MOBILITY CHANGE FAILURE</w:t>
            </w:r>
          </w:p>
        </w:tc>
      </w:tr>
      <w:tr w:rsidR="00D145F5" w:rsidRPr="00E12288" w14:paraId="4A9DA839" w14:textId="77777777" w:rsidTr="002A15B8">
        <w:trPr>
          <w:cantSplit/>
          <w:jc w:val="center"/>
        </w:trPr>
        <w:tc>
          <w:tcPr>
            <w:tcW w:w="1668" w:type="dxa"/>
          </w:tcPr>
          <w:p w14:paraId="4D65B029" w14:textId="77777777" w:rsidR="00D145F5" w:rsidRPr="006F4CF3" w:rsidRDefault="00D145F5" w:rsidP="002A15B8">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2A15B8">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2A15B8">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2A15B8">
            <w:pPr>
              <w:pStyle w:val="TAL"/>
              <w:rPr>
                <w:lang w:val="fr-FR"/>
              </w:rPr>
            </w:pPr>
            <w:r w:rsidRPr="00843426">
              <w:rPr>
                <w:rFonts w:cs="Arial"/>
                <w:lang w:val="fr-FR" w:eastAsia="ja-JP"/>
              </w:rPr>
              <w:t>IAB TRANSPORT MIGRATION MANAGEMENT REJECT</w:t>
            </w:r>
          </w:p>
        </w:tc>
      </w:tr>
      <w:tr w:rsidR="00D145F5" w:rsidRPr="00E12288" w14:paraId="37E2E808" w14:textId="77777777" w:rsidTr="002A15B8">
        <w:trPr>
          <w:cantSplit/>
          <w:jc w:val="center"/>
        </w:trPr>
        <w:tc>
          <w:tcPr>
            <w:tcW w:w="1668" w:type="dxa"/>
          </w:tcPr>
          <w:p w14:paraId="1D4B6D99" w14:textId="77777777" w:rsidR="00D145F5" w:rsidRPr="006F4CF3" w:rsidRDefault="00D145F5" w:rsidP="002A15B8">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2A15B8">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2A15B8">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2A15B8">
            <w:pPr>
              <w:pStyle w:val="TAL"/>
              <w:rPr>
                <w:lang w:val="fr-FR"/>
              </w:rPr>
            </w:pPr>
          </w:p>
        </w:tc>
      </w:tr>
      <w:tr w:rsidR="00D145F5" w:rsidRPr="00970664" w14:paraId="748363D8" w14:textId="77777777" w:rsidTr="002A15B8">
        <w:trPr>
          <w:cantSplit/>
          <w:jc w:val="center"/>
        </w:trPr>
        <w:tc>
          <w:tcPr>
            <w:tcW w:w="1668" w:type="dxa"/>
          </w:tcPr>
          <w:p w14:paraId="16EC5533" w14:textId="77777777" w:rsidR="00D145F5" w:rsidRPr="006F4CF3" w:rsidRDefault="00D145F5" w:rsidP="002A15B8">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2A15B8">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2A15B8">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2A15B8">
            <w:pPr>
              <w:pStyle w:val="TAL"/>
            </w:pPr>
          </w:p>
        </w:tc>
      </w:tr>
      <w:tr w:rsidR="00D145F5" w:rsidRPr="00970664" w14:paraId="31B752AF" w14:textId="77777777" w:rsidTr="002A15B8">
        <w:trPr>
          <w:cantSplit/>
          <w:jc w:val="center"/>
        </w:trPr>
        <w:tc>
          <w:tcPr>
            <w:tcW w:w="1668" w:type="dxa"/>
          </w:tcPr>
          <w:p w14:paraId="6F9A3F44" w14:textId="77777777" w:rsidR="00D145F5" w:rsidRPr="00AA6039" w:rsidRDefault="00D145F5" w:rsidP="002A15B8">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2A15B8">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2A15B8">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2A15B8">
            <w:pPr>
              <w:pStyle w:val="TAL"/>
            </w:pPr>
            <w:r>
              <w:t>PARTIAL UE CONTEXT TRANSFER FAILURE</w:t>
            </w:r>
          </w:p>
        </w:tc>
      </w:tr>
      <w:tr w:rsidR="00961EBE" w14:paraId="0399CF28" w14:textId="77777777" w:rsidTr="00961EBE">
        <w:trPr>
          <w:cantSplit/>
          <w:jc w:val="center"/>
          <w:ins w:id="81" w:author="Ericsson - Author" w:date="2023-10-24T10:0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2A15B8">
            <w:pPr>
              <w:pStyle w:val="TAL"/>
              <w:rPr>
                <w:ins w:id="82" w:author="Ericsson - Author" w:date="2023-10-24T10:04:00Z"/>
                <w:rFonts w:cs="Arial"/>
                <w:lang w:eastAsia="ja-JP"/>
              </w:rPr>
            </w:pPr>
            <w:ins w:id="83" w:author="Ericsson - Author" w:date="2023-10-24T10:0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2A15B8">
            <w:pPr>
              <w:pStyle w:val="TAL"/>
              <w:rPr>
                <w:ins w:id="84" w:author="Ericsson - Author" w:date="2023-10-24T10:04:00Z"/>
                <w:rFonts w:cs="Arial"/>
                <w:lang w:eastAsia="ja-JP"/>
              </w:rPr>
            </w:pPr>
            <w:ins w:id="85" w:author="Ericsson - Author" w:date="2023-10-24T10:0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2A15B8">
            <w:pPr>
              <w:pStyle w:val="TAL"/>
              <w:rPr>
                <w:ins w:id="86" w:author="Ericsson - Author" w:date="2023-10-24T10:04:00Z"/>
                <w:rFonts w:cs="Arial"/>
                <w:lang w:eastAsia="ja-JP"/>
              </w:rPr>
            </w:pPr>
            <w:ins w:id="87" w:author="Ericsson - Author" w:date="2023-10-24T10:0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2A15B8">
            <w:pPr>
              <w:pStyle w:val="TAL"/>
              <w:rPr>
                <w:ins w:id="88" w:author="Ericsson - Author" w:date="2023-10-24T10:04:00Z"/>
              </w:rPr>
            </w:pPr>
            <w:ins w:id="89" w:author="Ericsson - Author" w:date="2023-10-24T10:0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2A15B8">
        <w:trPr>
          <w:cantSplit/>
          <w:tblHeader/>
          <w:jc w:val="center"/>
        </w:trPr>
        <w:tc>
          <w:tcPr>
            <w:tcW w:w="3085" w:type="dxa"/>
          </w:tcPr>
          <w:p w14:paraId="4CED83BB" w14:textId="77777777" w:rsidR="00D145F5" w:rsidRPr="00FD0425" w:rsidRDefault="00D145F5" w:rsidP="002A15B8">
            <w:pPr>
              <w:pStyle w:val="TAH"/>
            </w:pPr>
            <w:r w:rsidRPr="00FD0425">
              <w:t>Elementary Procedure</w:t>
            </w:r>
          </w:p>
        </w:tc>
        <w:tc>
          <w:tcPr>
            <w:tcW w:w="3250" w:type="dxa"/>
          </w:tcPr>
          <w:p w14:paraId="4EE37A38" w14:textId="77777777" w:rsidR="00D145F5" w:rsidRPr="00FD0425" w:rsidRDefault="00D145F5" w:rsidP="002A15B8">
            <w:pPr>
              <w:pStyle w:val="TAH"/>
            </w:pPr>
            <w:r w:rsidRPr="00FD0425">
              <w:t>Initiating Message</w:t>
            </w:r>
          </w:p>
        </w:tc>
      </w:tr>
      <w:tr w:rsidR="00D145F5" w:rsidRPr="00FD0425" w14:paraId="0978A353" w14:textId="77777777" w:rsidTr="002A15B8">
        <w:trPr>
          <w:cantSplit/>
          <w:jc w:val="center"/>
        </w:trPr>
        <w:tc>
          <w:tcPr>
            <w:tcW w:w="3085" w:type="dxa"/>
          </w:tcPr>
          <w:p w14:paraId="017E034F" w14:textId="77777777" w:rsidR="00D145F5" w:rsidRPr="00FD0425" w:rsidRDefault="00D145F5" w:rsidP="002A15B8">
            <w:pPr>
              <w:pStyle w:val="TAL"/>
            </w:pPr>
            <w:r w:rsidRPr="00FD0425">
              <w:t>Handover Cancel</w:t>
            </w:r>
          </w:p>
        </w:tc>
        <w:tc>
          <w:tcPr>
            <w:tcW w:w="3250" w:type="dxa"/>
          </w:tcPr>
          <w:p w14:paraId="5A51A6CB" w14:textId="77777777" w:rsidR="00D145F5" w:rsidRPr="00FD0425" w:rsidRDefault="00D145F5" w:rsidP="002A15B8">
            <w:pPr>
              <w:pStyle w:val="TAL"/>
            </w:pPr>
            <w:r w:rsidRPr="00FD0425">
              <w:t>HANDOVER CANCEL</w:t>
            </w:r>
          </w:p>
        </w:tc>
      </w:tr>
      <w:tr w:rsidR="00D145F5" w:rsidRPr="00FD0425" w14:paraId="02266163" w14:textId="77777777" w:rsidTr="002A15B8">
        <w:trPr>
          <w:cantSplit/>
          <w:jc w:val="center"/>
        </w:trPr>
        <w:tc>
          <w:tcPr>
            <w:tcW w:w="3085" w:type="dxa"/>
          </w:tcPr>
          <w:p w14:paraId="741E6377" w14:textId="77777777" w:rsidR="00D145F5" w:rsidRPr="00FD0425" w:rsidRDefault="00D145F5" w:rsidP="002A15B8">
            <w:pPr>
              <w:pStyle w:val="TAL"/>
            </w:pPr>
            <w:r w:rsidRPr="00FD0425">
              <w:t>SN Status Transfer</w:t>
            </w:r>
          </w:p>
        </w:tc>
        <w:tc>
          <w:tcPr>
            <w:tcW w:w="3250" w:type="dxa"/>
          </w:tcPr>
          <w:p w14:paraId="4CDAD4E6" w14:textId="77777777" w:rsidR="00D145F5" w:rsidRPr="00FD0425" w:rsidRDefault="00D145F5" w:rsidP="002A15B8">
            <w:pPr>
              <w:pStyle w:val="TAL"/>
            </w:pPr>
            <w:r w:rsidRPr="00FD0425">
              <w:t>SN STATUS TRANSFER</w:t>
            </w:r>
          </w:p>
        </w:tc>
      </w:tr>
      <w:tr w:rsidR="00D145F5" w:rsidRPr="00FD0425" w14:paraId="01950606" w14:textId="77777777" w:rsidTr="002A15B8">
        <w:trPr>
          <w:cantSplit/>
          <w:jc w:val="center"/>
        </w:trPr>
        <w:tc>
          <w:tcPr>
            <w:tcW w:w="3085" w:type="dxa"/>
          </w:tcPr>
          <w:p w14:paraId="1572C0AD" w14:textId="77777777" w:rsidR="00D145F5" w:rsidRPr="00FD0425" w:rsidRDefault="00D145F5" w:rsidP="002A15B8">
            <w:pPr>
              <w:pStyle w:val="TAL"/>
            </w:pPr>
            <w:r w:rsidRPr="00FD0425">
              <w:t>RAN Paging</w:t>
            </w:r>
          </w:p>
        </w:tc>
        <w:tc>
          <w:tcPr>
            <w:tcW w:w="3250" w:type="dxa"/>
          </w:tcPr>
          <w:p w14:paraId="6E5658AE" w14:textId="77777777" w:rsidR="00D145F5" w:rsidRPr="00FD0425" w:rsidRDefault="00D145F5" w:rsidP="002A15B8">
            <w:pPr>
              <w:pStyle w:val="TAL"/>
            </w:pPr>
            <w:r w:rsidRPr="00FD0425">
              <w:t>RAN PAGING</w:t>
            </w:r>
          </w:p>
        </w:tc>
      </w:tr>
      <w:tr w:rsidR="00D145F5" w:rsidRPr="00FD0425" w14:paraId="302F2B6D" w14:textId="77777777" w:rsidTr="002A15B8">
        <w:trPr>
          <w:cantSplit/>
          <w:jc w:val="center"/>
        </w:trPr>
        <w:tc>
          <w:tcPr>
            <w:tcW w:w="3085" w:type="dxa"/>
          </w:tcPr>
          <w:p w14:paraId="4D14BC91" w14:textId="77777777" w:rsidR="00D145F5" w:rsidRPr="00FD0425" w:rsidRDefault="00D145F5" w:rsidP="002A15B8">
            <w:pPr>
              <w:pStyle w:val="TAL"/>
            </w:pPr>
            <w:r w:rsidRPr="00FD0425">
              <w:t>Xn-U Address Indication</w:t>
            </w:r>
          </w:p>
        </w:tc>
        <w:tc>
          <w:tcPr>
            <w:tcW w:w="3250" w:type="dxa"/>
          </w:tcPr>
          <w:p w14:paraId="2F92DCD9" w14:textId="77777777" w:rsidR="00D145F5" w:rsidRPr="00FD0425" w:rsidRDefault="00D145F5" w:rsidP="002A15B8">
            <w:pPr>
              <w:pStyle w:val="TAL"/>
            </w:pPr>
            <w:r w:rsidRPr="00FD0425">
              <w:t>XN-U ADDRESS INDICATION</w:t>
            </w:r>
          </w:p>
        </w:tc>
      </w:tr>
      <w:tr w:rsidR="00D145F5" w:rsidRPr="00FD0425" w14:paraId="75E56C67" w14:textId="77777777" w:rsidTr="002A15B8">
        <w:trPr>
          <w:cantSplit/>
          <w:jc w:val="center"/>
        </w:trPr>
        <w:tc>
          <w:tcPr>
            <w:tcW w:w="3085" w:type="dxa"/>
          </w:tcPr>
          <w:p w14:paraId="1CA1D016" w14:textId="77777777" w:rsidR="00D145F5" w:rsidRPr="00FD0425" w:rsidRDefault="00D145F5" w:rsidP="002A15B8">
            <w:pPr>
              <w:pStyle w:val="TAL"/>
            </w:pPr>
            <w:r w:rsidRPr="00FD0425">
              <w:t>S-NG-RAN node Reconfiguration Completion</w:t>
            </w:r>
          </w:p>
        </w:tc>
        <w:tc>
          <w:tcPr>
            <w:tcW w:w="3250" w:type="dxa"/>
          </w:tcPr>
          <w:p w14:paraId="06B8AD85" w14:textId="77777777" w:rsidR="00D145F5" w:rsidRPr="00FD0425" w:rsidRDefault="00D145F5" w:rsidP="002A15B8">
            <w:pPr>
              <w:pStyle w:val="TAL"/>
            </w:pPr>
            <w:r w:rsidRPr="00FD0425">
              <w:t>S-NODE RECONFIGURATION COMPLETE</w:t>
            </w:r>
          </w:p>
        </w:tc>
      </w:tr>
      <w:tr w:rsidR="00D145F5" w:rsidRPr="00FD0425" w14:paraId="2BB1D274" w14:textId="77777777" w:rsidTr="002A15B8">
        <w:trPr>
          <w:cantSplit/>
          <w:jc w:val="center"/>
        </w:trPr>
        <w:tc>
          <w:tcPr>
            <w:tcW w:w="3085" w:type="dxa"/>
          </w:tcPr>
          <w:p w14:paraId="7D7CA83F" w14:textId="77777777" w:rsidR="00D145F5" w:rsidRPr="00FD0425" w:rsidRDefault="00D145F5" w:rsidP="002A15B8">
            <w:pPr>
              <w:pStyle w:val="TAL"/>
            </w:pPr>
            <w:r w:rsidRPr="00FD0425">
              <w:t>S-NG-RAN node Counter Check</w:t>
            </w:r>
          </w:p>
        </w:tc>
        <w:tc>
          <w:tcPr>
            <w:tcW w:w="3250" w:type="dxa"/>
          </w:tcPr>
          <w:p w14:paraId="324F6A67" w14:textId="77777777" w:rsidR="00D145F5" w:rsidRPr="00FD0425" w:rsidRDefault="00D145F5" w:rsidP="002A15B8">
            <w:pPr>
              <w:pStyle w:val="TAL"/>
            </w:pPr>
            <w:r w:rsidRPr="00FD0425">
              <w:t>S-NODE COUNTER CHECK REQUEST</w:t>
            </w:r>
          </w:p>
        </w:tc>
      </w:tr>
      <w:tr w:rsidR="00D145F5" w:rsidRPr="00FD0425" w14:paraId="7375D75A"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2A15B8">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2A15B8">
            <w:pPr>
              <w:pStyle w:val="TAL"/>
            </w:pPr>
            <w:r w:rsidRPr="00FD0425">
              <w:t>UE CONTEXT RELEASE</w:t>
            </w:r>
          </w:p>
        </w:tc>
      </w:tr>
      <w:tr w:rsidR="00D145F5" w:rsidRPr="00FD0425" w14:paraId="3E6A7064"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2A15B8">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2A15B8">
            <w:pPr>
              <w:pStyle w:val="TAL"/>
            </w:pPr>
            <w:r w:rsidRPr="00FD0425">
              <w:t>RRC TRANSFER</w:t>
            </w:r>
          </w:p>
        </w:tc>
      </w:tr>
      <w:tr w:rsidR="00D145F5" w:rsidRPr="00FD0425" w14:paraId="498E1CB1"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2A15B8">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2A15B8">
            <w:pPr>
              <w:pStyle w:val="TAL"/>
            </w:pPr>
            <w:r w:rsidRPr="00FD0425">
              <w:t>ERROR INDICATION</w:t>
            </w:r>
          </w:p>
        </w:tc>
      </w:tr>
      <w:tr w:rsidR="00D145F5" w:rsidRPr="00FD0425" w14:paraId="08B6F97D"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2A15B8">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2A15B8">
            <w:pPr>
              <w:pStyle w:val="TAL"/>
            </w:pPr>
            <w:r w:rsidRPr="00FD0425">
              <w:t>NOTIFICATION CONTROL INDICATION</w:t>
            </w:r>
          </w:p>
        </w:tc>
      </w:tr>
      <w:tr w:rsidR="00D145F5" w:rsidRPr="00FD0425" w14:paraId="485CB549"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2A15B8">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2A15B8">
            <w:pPr>
              <w:pStyle w:val="TAL"/>
            </w:pPr>
            <w:r w:rsidRPr="00FD0425">
              <w:t>ACTIVITY NOTIFICATION</w:t>
            </w:r>
          </w:p>
        </w:tc>
      </w:tr>
      <w:tr w:rsidR="00D145F5" w:rsidRPr="00FD0425" w14:paraId="79213B6D"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2A15B8">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2A15B8">
            <w:pPr>
              <w:pStyle w:val="TAL"/>
            </w:pPr>
            <w:r w:rsidRPr="00FD0425">
              <w:t>SECONDARY RAT DATA USAGE REPORT</w:t>
            </w:r>
          </w:p>
        </w:tc>
      </w:tr>
      <w:tr w:rsidR="00D145F5" w:rsidRPr="00FD0425" w14:paraId="18C1724B"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2A15B8">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2A15B8">
            <w:pPr>
              <w:pStyle w:val="TAL"/>
            </w:pPr>
            <w:r w:rsidRPr="00FD0425">
              <w:t>TRACE START</w:t>
            </w:r>
          </w:p>
        </w:tc>
      </w:tr>
      <w:tr w:rsidR="00D145F5" w:rsidRPr="00FD0425" w14:paraId="6854D613"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2A15B8">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2A15B8">
            <w:pPr>
              <w:pStyle w:val="TAL"/>
            </w:pPr>
            <w:r w:rsidRPr="00FD0425">
              <w:t>DEACTIVATE TRACE</w:t>
            </w:r>
          </w:p>
        </w:tc>
      </w:tr>
      <w:tr w:rsidR="00D145F5" w:rsidRPr="00FD0425" w14:paraId="410207B4"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2A15B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2A15B8">
            <w:pPr>
              <w:pStyle w:val="TAL"/>
            </w:pPr>
            <w:r>
              <w:t>HANDOVER SUCCESS</w:t>
            </w:r>
          </w:p>
        </w:tc>
      </w:tr>
      <w:tr w:rsidR="00D145F5" w:rsidRPr="00FD0425" w14:paraId="7E46AD22"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2A15B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2A15B8">
            <w:pPr>
              <w:pStyle w:val="TAL"/>
            </w:pPr>
            <w:r>
              <w:t>CONDITIONAL HANDOVER CANCEL</w:t>
            </w:r>
          </w:p>
        </w:tc>
      </w:tr>
      <w:tr w:rsidR="00D145F5" w:rsidRPr="00FD0425" w14:paraId="5A85D714"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2A15B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2A15B8">
            <w:pPr>
              <w:pStyle w:val="TAL"/>
            </w:pPr>
            <w:r>
              <w:t>EARLY STATUS TRANSFER</w:t>
            </w:r>
          </w:p>
        </w:tc>
      </w:tr>
      <w:tr w:rsidR="00D145F5" w:rsidRPr="00FD0425" w14:paraId="5D6E4212"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2A15B8">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2A15B8">
            <w:pPr>
              <w:pStyle w:val="TAL"/>
            </w:pPr>
            <w:r>
              <w:t>FAILURE</w:t>
            </w:r>
            <w:r>
              <w:rPr>
                <w:rFonts w:hint="eastAsia"/>
              </w:rPr>
              <w:t xml:space="preserve"> INDICATION</w:t>
            </w:r>
          </w:p>
        </w:tc>
      </w:tr>
      <w:tr w:rsidR="00D145F5" w:rsidRPr="00FD0425" w14:paraId="505FC7EA"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2A15B8">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2A15B8">
            <w:pPr>
              <w:pStyle w:val="TAL"/>
            </w:pPr>
            <w:r>
              <w:rPr>
                <w:rFonts w:hint="eastAsia"/>
              </w:rPr>
              <w:t>HANDOVER REPORT</w:t>
            </w:r>
          </w:p>
        </w:tc>
      </w:tr>
      <w:tr w:rsidR="00D145F5" w:rsidRPr="00FD0425" w14:paraId="69AAAF97"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2A15B8">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2A15B8">
            <w:pPr>
              <w:pStyle w:val="TAL"/>
            </w:pPr>
            <w:r w:rsidRPr="00AA5DA2">
              <w:t>RESOURCE STATUS UPDATE</w:t>
            </w:r>
          </w:p>
        </w:tc>
      </w:tr>
      <w:tr w:rsidR="00D145F5" w:rsidRPr="00FD0425" w14:paraId="0CC84A3B"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2A15B8">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2A15B8">
            <w:pPr>
              <w:pStyle w:val="TAL"/>
            </w:pPr>
            <w:r w:rsidRPr="009279FB">
              <w:t xml:space="preserve">ACCESS </w:t>
            </w:r>
            <w:r w:rsidRPr="002E6989">
              <w:t>AND</w:t>
            </w:r>
            <w:r w:rsidRPr="009279FB">
              <w:t xml:space="preserve"> MOBILITY INDICATION</w:t>
            </w:r>
          </w:p>
        </w:tc>
      </w:tr>
      <w:tr w:rsidR="00D145F5" w:rsidRPr="00FD0425" w14:paraId="5F80D4D2"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2A15B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2A15B8">
            <w:pPr>
              <w:pStyle w:val="TAL"/>
            </w:pPr>
            <w:r>
              <w:rPr>
                <w:rFonts w:hint="eastAsia"/>
                <w:lang w:eastAsia="zh-CN"/>
              </w:rPr>
              <w:t>CELL TRAFFIC TRACE</w:t>
            </w:r>
          </w:p>
        </w:tc>
      </w:tr>
      <w:tr w:rsidR="00D145F5" w:rsidRPr="00FD0425" w14:paraId="0C841444"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2A15B8">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2A15B8">
            <w:pPr>
              <w:pStyle w:val="TAL"/>
              <w:rPr>
                <w:lang w:eastAsia="zh-CN"/>
              </w:rPr>
            </w:pPr>
            <w:r>
              <w:rPr>
                <w:rFonts w:hint="eastAsia"/>
                <w:lang w:eastAsia="zh-CN"/>
              </w:rPr>
              <w:t>R</w:t>
            </w:r>
            <w:r>
              <w:rPr>
                <w:lang w:eastAsia="zh-CN"/>
              </w:rPr>
              <w:t>AN MULTICAST GROUP PAGING</w:t>
            </w:r>
          </w:p>
        </w:tc>
      </w:tr>
      <w:tr w:rsidR="00D145F5" w:rsidRPr="00FD0425" w14:paraId="27B4C5B9"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2A15B8">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2A15B8">
            <w:pPr>
              <w:pStyle w:val="TAL"/>
              <w:rPr>
                <w:lang w:eastAsia="zh-CN"/>
              </w:rPr>
            </w:pPr>
            <w:r>
              <w:t>SCG FAILURE INFORMATION REPORT</w:t>
            </w:r>
          </w:p>
        </w:tc>
      </w:tr>
      <w:tr w:rsidR="00D145F5" w:rsidRPr="00FD0425" w14:paraId="2E6AF2E8"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2A15B8">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2A15B8">
            <w:pPr>
              <w:pStyle w:val="TAL"/>
              <w:rPr>
                <w:lang w:eastAsia="zh-CN"/>
              </w:rPr>
            </w:pPr>
            <w:r>
              <w:t>SCG FAILURE TRANSFER</w:t>
            </w:r>
          </w:p>
        </w:tc>
      </w:tr>
      <w:tr w:rsidR="00D145F5" w:rsidRPr="00FD0425" w14:paraId="02CD824A"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2A15B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2A15B8">
            <w:pPr>
              <w:pStyle w:val="TAL"/>
            </w:pPr>
            <w:r w:rsidRPr="00BD7EBD">
              <w:t>F1-C TRAFFIC TRANSFER</w:t>
            </w:r>
          </w:p>
        </w:tc>
      </w:tr>
      <w:tr w:rsidR="00D145F5" w:rsidRPr="00FD0425" w14:paraId="49883D3E"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2A15B8">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2A15B8">
            <w:pPr>
              <w:pStyle w:val="TAL"/>
            </w:pPr>
            <w:r>
              <w:t>RETRIEVE UE CONTEXT CONFIRM</w:t>
            </w:r>
          </w:p>
        </w:tc>
      </w:tr>
      <w:tr w:rsidR="00D145F5" w:rsidRPr="00FD0425" w14:paraId="060F47B5" w14:textId="77777777" w:rsidTr="002A15B8">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2A15B8">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2A15B8">
            <w:pPr>
              <w:pStyle w:val="TAL"/>
            </w:pPr>
            <w:r>
              <w:t>CONDITIONAL PSCELL CHANGE CANCEL</w:t>
            </w:r>
          </w:p>
        </w:tc>
      </w:tr>
      <w:tr w:rsidR="00961EBE" w14:paraId="5D61D612" w14:textId="77777777" w:rsidTr="00961EBE">
        <w:trPr>
          <w:cantSplit/>
          <w:jc w:val="center"/>
          <w:ins w:id="90" w:author="Ericsson - Author" w:date="2023-10-24T10:0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2A15B8">
            <w:pPr>
              <w:pStyle w:val="TAL"/>
              <w:rPr>
                <w:ins w:id="91" w:author="Ericsson - Author" w:date="2023-10-24T10:04:00Z"/>
              </w:rPr>
            </w:pPr>
            <w:ins w:id="92" w:author="Ericsson - Author" w:date="2023-10-24T10:0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2A15B8">
            <w:pPr>
              <w:pStyle w:val="TAL"/>
              <w:rPr>
                <w:ins w:id="93" w:author="Ericsson - Author" w:date="2023-10-24T10:04:00Z"/>
              </w:rPr>
            </w:pPr>
            <w:ins w:id="94" w:author="Ericsson - Author" w:date="2023-10-24T10:0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BA5DDA5" w14:textId="77777777" w:rsidR="00733CDF" w:rsidRPr="00FD0425" w:rsidRDefault="00733CDF" w:rsidP="00733CDF">
      <w:pPr>
        <w:pStyle w:val="20"/>
      </w:pPr>
      <w:bookmarkStart w:id="95" w:name="_Toc20955047"/>
      <w:bookmarkStart w:id="96" w:name="_Toc29991234"/>
      <w:bookmarkStart w:id="97" w:name="_Toc36555634"/>
      <w:bookmarkStart w:id="98" w:name="_Toc44497297"/>
      <w:bookmarkStart w:id="99" w:name="_Toc45107685"/>
      <w:bookmarkStart w:id="100" w:name="_Toc45901305"/>
      <w:bookmarkStart w:id="101" w:name="_Toc51850384"/>
      <w:bookmarkStart w:id="102" w:name="_Toc56693387"/>
      <w:bookmarkStart w:id="103" w:name="_Toc64446930"/>
      <w:bookmarkStart w:id="104" w:name="_Toc66286424"/>
      <w:bookmarkStart w:id="105" w:name="_Toc74151119"/>
      <w:bookmarkStart w:id="106" w:name="_Toc88653591"/>
      <w:bookmarkStart w:id="107" w:name="_Toc97903947"/>
      <w:bookmarkStart w:id="108" w:name="_Toc98867960"/>
      <w:bookmarkStart w:id="109" w:name="_Toc105174244"/>
      <w:bookmarkStart w:id="110" w:name="_Toc106109081"/>
      <w:bookmarkStart w:id="111" w:name="_Toc113824902"/>
      <w:bookmarkStart w:id="112" w:name="_Toc138863033"/>
      <w:r w:rsidRPr="00FD0425">
        <w:t>8.2</w:t>
      </w:r>
      <w:r w:rsidRPr="00FD0425">
        <w:tab/>
        <w:t>Basic mobility procedures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34C8EC" w14:textId="77777777" w:rsidR="00733CDF" w:rsidRPr="00FD0425" w:rsidRDefault="00733CDF" w:rsidP="00733CDF">
      <w:pPr>
        <w:pStyle w:val="3"/>
      </w:pPr>
      <w:bookmarkStart w:id="113" w:name="_Toc20955048"/>
      <w:bookmarkStart w:id="114" w:name="_Toc29991235"/>
      <w:bookmarkStart w:id="115" w:name="_Toc36555635"/>
      <w:bookmarkStart w:id="116" w:name="_Toc44497298"/>
      <w:bookmarkStart w:id="117" w:name="_Toc45107686"/>
      <w:bookmarkStart w:id="118" w:name="_Toc45901306"/>
      <w:bookmarkStart w:id="119" w:name="_Toc51850385"/>
      <w:bookmarkStart w:id="120" w:name="_Toc56693388"/>
      <w:bookmarkStart w:id="121" w:name="_Toc64446931"/>
      <w:bookmarkStart w:id="122" w:name="_Toc66286425"/>
      <w:bookmarkStart w:id="123" w:name="_Toc74151120"/>
      <w:bookmarkStart w:id="124" w:name="_Toc88653592"/>
      <w:bookmarkStart w:id="125" w:name="_Toc97903948"/>
      <w:bookmarkStart w:id="126" w:name="_Toc98867961"/>
      <w:bookmarkStart w:id="127" w:name="_Toc105174245"/>
      <w:bookmarkStart w:id="128" w:name="_Toc106109082"/>
      <w:bookmarkStart w:id="129" w:name="_Toc113824903"/>
      <w:bookmarkStart w:id="130" w:name="_Toc138863034"/>
      <w:r w:rsidRPr="00FD0425">
        <w:t>8.2.1</w:t>
      </w:r>
      <w:r w:rsidRPr="00FD0425">
        <w:tab/>
        <w:t>Handover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50CF89A" w14:textId="77777777" w:rsidR="00733CDF" w:rsidRPr="00FD0425" w:rsidRDefault="00733CDF" w:rsidP="00733CDF">
      <w:pPr>
        <w:pStyle w:val="4"/>
      </w:pPr>
      <w:bookmarkStart w:id="131" w:name="_Toc20955049"/>
      <w:bookmarkStart w:id="132" w:name="_Toc29991236"/>
      <w:bookmarkStart w:id="133" w:name="_Toc36555636"/>
      <w:bookmarkStart w:id="134" w:name="_Toc44497299"/>
      <w:bookmarkStart w:id="135" w:name="_Toc45107687"/>
      <w:bookmarkStart w:id="136" w:name="_Toc45901307"/>
      <w:bookmarkStart w:id="137" w:name="_Toc51850386"/>
      <w:bookmarkStart w:id="138" w:name="_Toc56693389"/>
      <w:bookmarkStart w:id="139" w:name="_Toc64446932"/>
      <w:bookmarkStart w:id="140" w:name="_Toc66286426"/>
      <w:bookmarkStart w:id="141" w:name="_Toc74151121"/>
      <w:bookmarkStart w:id="142" w:name="_Toc88653593"/>
      <w:bookmarkStart w:id="143" w:name="_Toc97903949"/>
      <w:bookmarkStart w:id="144" w:name="_Toc98867962"/>
      <w:bookmarkStart w:id="145" w:name="_Toc105174246"/>
      <w:bookmarkStart w:id="146" w:name="_Toc106109083"/>
      <w:bookmarkStart w:id="147" w:name="_Toc113824904"/>
      <w:bookmarkStart w:id="148" w:name="_Toc138863035"/>
      <w:r w:rsidRPr="00FD0425">
        <w:t>8.2.1.1</w:t>
      </w:r>
      <w:r w:rsidRPr="00FD0425">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宋体"/>
          <w:lang w:eastAsia="zh-CN"/>
        </w:rPr>
        <w:t>UE-associated signalling</w:t>
      </w:r>
      <w:r w:rsidRPr="00FD0425">
        <w:t>.</w:t>
      </w:r>
    </w:p>
    <w:p w14:paraId="64187F16" w14:textId="77777777" w:rsidR="00733CDF" w:rsidRPr="00FD0425" w:rsidRDefault="00733CDF" w:rsidP="00733CDF">
      <w:pPr>
        <w:pStyle w:val="4"/>
      </w:pPr>
      <w:bookmarkStart w:id="149" w:name="_Toc20955050"/>
      <w:bookmarkStart w:id="150" w:name="_Toc29991237"/>
      <w:bookmarkStart w:id="151" w:name="_Toc36555637"/>
      <w:bookmarkStart w:id="152" w:name="_Toc44497300"/>
      <w:bookmarkStart w:id="153" w:name="_Toc45107688"/>
      <w:bookmarkStart w:id="154" w:name="_Toc45901308"/>
      <w:bookmarkStart w:id="155" w:name="_Toc51850387"/>
      <w:bookmarkStart w:id="156" w:name="_Toc56693390"/>
      <w:bookmarkStart w:id="157" w:name="_Toc64446933"/>
      <w:bookmarkStart w:id="158" w:name="_Toc66286427"/>
      <w:bookmarkStart w:id="159" w:name="_Toc74151122"/>
      <w:bookmarkStart w:id="160" w:name="_Toc88653594"/>
      <w:bookmarkStart w:id="161" w:name="_Toc97903950"/>
      <w:bookmarkStart w:id="162" w:name="_Toc98867963"/>
      <w:bookmarkStart w:id="163" w:name="_Toc105174247"/>
      <w:bookmarkStart w:id="164" w:name="_Toc106109084"/>
      <w:bookmarkStart w:id="165" w:name="_Toc113824905"/>
      <w:bookmarkStart w:id="166" w:name="_Toc138863036"/>
      <w:r w:rsidRPr="00FD0425">
        <w:lastRenderedPageBreak/>
        <w:t>8.2.1.2</w:t>
      </w:r>
      <w:r w:rsidRPr="00FD0425">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AD04829" w14:textId="77777777" w:rsidR="00733CDF" w:rsidRPr="00FD0425" w:rsidRDefault="00733CDF" w:rsidP="00733CDF">
      <w:pPr>
        <w:pStyle w:val="TH"/>
        <w:rPr>
          <w:rFonts w:eastAsia="宋体"/>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7.2pt" o:ole="">
            <v:imagedata r:id="rId12" o:title=""/>
          </v:shape>
          <o:OLEObject Type="Embed" ProgID="Visio.Drawing.15" ShapeID="_x0000_i1025" DrawAspect="Content" ObjectID="_1760526397" r:id="rId13"/>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67" w:name="_Hlk25189334"/>
      <w:r w:rsidRPr="0090263D">
        <w:t>sh</w:t>
      </w:r>
      <w:r>
        <w:t xml:space="preserve">all remove the existing prepared conditional HO identified by </w:t>
      </w:r>
      <w:bookmarkEnd w:id="16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6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9" w:name="_Hlk513291162"/>
      <w:r w:rsidRPr="00FD0425">
        <w:t>the target NG-RAN node shall behave the same as specified in TS 38.413 [5] for the PDU Session Resource Setup procedure</w:t>
      </w:r>
      <w:bookmarkEnd w:id="169"/>
      <w:r w:rsidRPr="00FD0425">
        <w:t xml:space="preserve">. </w:t>
      </w:r>
      <w:bookmarkEnd w:id="16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0"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170"/>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lastRenderedPageBreak/>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7FFCAB97" w14:textId="77777777" w:rsidR="00733CDF" w:rsidRPr="00FD0425" w:rsidRDefault="00733CDF" w:rsidP="00733CDF">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B4FB280" w14:textId="77777777" w:rsidR="00733CDF" w:rsidRPr="00FD0425" w:rsidRDefault="00733CDF" w:rsidP="00733CDF">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653CD04" w14:textId="77777777" w:rsidR="00733CDF" w:rsidRPr="00FD0425" w:rsidRDefault="00733CDF" w:rsidP="00733CDF">
      <w:pPr>
        <w:pStyle w:val="B2"/>
      </w:pPr>
      <w:r w:rsidRPr="00FD0425">
        <w:lastRenderedPageBreak/>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等线"/>
        </w:rPr>
      </w:pPr>
      <w:r>
        <w:rPr>
          <w:rFonts w:eastAsia="等线"/>
        </w:rPr>
        <w:t>R</w:t>
      </w:r>
      <w:r w:rsidRPr="00FD4F48">
        <w:rPr>
          <w:rFonts w:eastAsia="等线"/>
        </w:rPr>
        <w:t>edundant transmission</w:t>
      </w:r>
      <w:r>
        <w:rPr>
          <w:rFonts w:eastAsia="等线"/>
        </w:rPr>
        <w:t>:</w:t>
      </w:r>
    </w:p>
    <w:p w14:paraId="4195E3F9" w14:textId="77777777" w:rsidR="00733CDF" w:rsidRPr="007D44E5" w:rsidRDefault="00733CDF" w:rsidP="00733CDF">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2E578DAB" w14:textId="77777777" w:rsidR="00733CDF" w:rsidRPr="007D44E5" w:rsidRDefault="00733CDF" w:rsidP="00733CDF">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FE29429" w14:textId="77777777" w:rsidR="00733CDF" w:rsidRPr="00E862B1" w:rsidRDefault="00733CDF" w:rsidP="00733CDF">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71" w:name="OLE_LINK148"/>
      <w:bookmarkStart w:id="172" w:name="OLE_LINK149"/>
      <w:bookmarkStart w:id="173" w:name="OLE_LINK150"/>
      <w:r w:rsidRPr="00FD0425">
        <w:rPr>
          <w:rFonts w:hint="eastAsia"/>
          <w:i/>
          <w:lang w:eastAsia="zh-CN"/>
        </w:rPr>
        <w:t>Security Indication</w:t>
      </w:r>
      <w:r w:rsidRPr="00FD0425">
        <w:rPr>
          <w:rFonts w:hint="eastAsia"/>
          <w:lang w:eastAsia="zh-CN"/>
        </w:rPr>
        <w:t xml:space="preserve"> </w:t>
      </w:r>
      <w:bookmarkEnd w:id="171"/>
      <w:bookmarkEnd w:id="172"/>
      <w:bookmarkEnd w:id="17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74" w:name="OLE_LINK151"/>
      <w:bookmarkStart w:id="175" w:name="OLE_LINK152"/>
      <w:r w:rsidRPr="00FD0425">
        <w:rPr>
          <w:rFonts w:hint="eastAsia"/>
          <w:i/>
          <w:lang w:eastAsia="zh-CN"/>
        </w:rPr>
        <w:t>Integrity Protection Indication</w:t>
      </w:r>
      <w:r w:rsidRPr="00FD0425">
        <w:rPr>
          <w:rFonts w:hint="eastAsia"/>
          <w:lang w:eastAsia="zh-CN"/>
        </w:rPr>
        <w:t xml:space="preserve"> </w:t>
      </w:r>
      <w:bookmarkEnd w:id="174"/>
      <w:bookmarkEnd w:id="17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7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76"/>
      <w:r w:rsidRPr="00FD0425">
        <w:t>.</w:t>
      </w:r>
    </w:p>
    <w:p w14:paraId="4DFB3067" w14:textId="77777777" w:rsidR="00733CDF" w:rsidRDefault="00733CDF" w:rsidP="00733CDF">
      <w:r>
        <w:t xml:space="preserve">If the NG-RAN node is an </w:t>
      </w:r>
      <w:proofErr w:type="spellStart"/>
      <w:r>
        <w:t>ng-eNB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77" w:name="_Hlk527985448"/>
      <w:bookmarkStart w:id="178" w:name="_Hlk528050941"/>
      <w:r w:rsidRPr="00FD0425">
        <w:rPr>
          <w:lang w:eastAsia="zh-CN"/>
        </w:rPr>
        <w:t xml:space="preserve">For each PDU session for which the </w:t>
      </w:r>
      <w:bookmarkStart w:id="179" w:name="_Hlk521361544"/>
      <w:r w:rsidRPr="00FD0425">
        <w:rPr>
          <w:i/>
          <w:lang w:eastAsia="zh-CN"/>
        </w:rPr>
        <w:t>Maximum Integrity Protected Data Rate</w:t>
      </w:r>
      <w:r w:rsidRPr="00FD0425">
        <w:rPr>
          <w:lang w:eastAsia="zh-CN"/>
        </w:rPr>
        <w:t xml:space="preserve"> IE </w:t>
      </w:r>
      <w:bookmarkEnd w:id="17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80" w:name="_Hlk528069290"/>
      <w:r w:rsidRPr="00FD0425">
        <w:t xml:space="preserve">shall </w:t>
      </w:r>
      <w:r w:rsidRPr="00FD0425">
        <w:rPr>
          <w:lang w:eastAsia="ja-JP"/>
        </w:rPr>
        <w:t xml:space="preserve">enforce the traffic corresponding to the received </w:t>
      </w:r>
      <w:bookmarkStart w:id="181" w:name="_Hlk522727533"/>
      <w:r w:rsidRPr="00FD0425">
        <w:rPr>
          <w:i/>
          <w:lang w:eastAsia="zh-CN"/>
        </w:rPr>
        <w:t>Maximum Integrity Protected Data Rate</w:t>
      </w:r>
      <w:r w:rsidRPr="00FD0425">
        <w:rPr>
          <w:lang w:eastAsia="zh-CN"/>
        </w:rPr>
        <w:t xml:space="preserve"> </w:t>
      </w:r>
      <w:r w:rsidRPr="00FD0425">
        <w:rPr>
          <w:lang w:eastAsia="ja-JP"/>
        </w:rPr>
        <w:t>IE</w:t>
      </w:r>
      <w:bookmarkEnd w:id="181"/>
      <w:r w:rsidRPr="00FD0425">
        <w:rPr>
          <w:lang w:eastAsia="ja-JP"/>
        </w:rPr>
        <w:t xml:space="preserve">, </w:t>
      </w:r>
      <w:bookmarkStart w:id="182" w:name="_Hlk522727582"/>
      <w:r w:rsidRPr="00FD0425">
        <w:rPr>
          <w:lang w:eastAsia="ja-JP"/>
        </w:rPr>
        <w:t>for the concerned PDU session and concerned UE</w:t>
      </w:r>
      <w:bookmarkEnd w:id="180"/>
      <w:bookmarkEnd w:id="182"/>
      <w:r w:rsidRPr="00FD0425">
        <w:rPr>
          <w:lang w:eastAsia="ja-JP"/>
        </w:rPr>
        <w:t xml:space="preserve">, as specified in </w:t>
      </w:r>
      <w:r w:rsidRPr="00FD0425">
        <w:rPr>
          <w:rFonts w:eastAsia="宋体"/>
          <w:lang w:eastAsia="zh-CN"/>
        </w:rPr>
        <w:t>TS 23.501 [7]</w:t>
      </w:r>
      <w:r w:rsidRPr="00FD0425">
        <w:rPr>
          <w:lang w:eastAsia="ja-JP"/>
        </w:rPr>
        <w:t>.</w:t>
      </w:r>
      <w:bookmarkEnd w:id="177"/>
      <w:bookmarkEnd w:id="178"/>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183"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F3D18FA"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w:t>
      </w:r>
      <w:proofErr w:type="spellStart"/>
      <w:r>
        <w:rPr>
          <w:rFonts w:eastAsia="宋体"/>
        </w:rPr>
        <w:t>ng-eNB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target NG-RAN node shall consider that the </w:t>
      </w:r>
      <w:r w:rsidRPr="00064DCF">
        <w:rPr>
          <w:rFonts w:eastAsia="宋体"/>
          <w:iCs/>
        </w:rPr>
        <w:t xml:space="preserve">MDT </w:t>
      </w:r>
      <w:r>
        <w:rPr>
          <w:rFonts w:eastAsia="宋体"/>
          <w:iCs/>
        </w:rPr>
        <w:t>C</w:t>
      </w:r>
      <w:r w:rsidRPr="00064DCF">
        <w:rPr>
          <w:rFonts w:eastAsia="宋体"/>
          <w:iCs/>
        </w:rPr>
        <w:t>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EFFAB1D" w14:textId="77777777" w:rsidR="00733CDF" w:rsidRPr="00567372" w:rsidRDefault="00733CDF" w:rsidP="00733CD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83"/>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184"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84"/>
    <w:p w14:paraId="795C15D1" w14:textId="77777777" w:rsidR="00733CDF" w:rsidRPr="00395C70" w:rsidRDefault="00733CDF" w:rsidP="00733CDF">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
        <w:rPr>
          <w:snapToGrid w:val="0"/>
        </w:rPr>
      </w:pPr>
      <w:bookmarkStart w:id="18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85"/>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86" w:name="OLE_LINK5"/>
      <w:r>
        <w:rPr>
          <w:rFonts w:hint="eastAsia"/>
          <w:lang w:val="en-US" w:eastAsia="zh-CN"/>
        </w:rPr>
        <w:t>and TS 23.502 [13]</w:t>
      </w:r>
      <w:bookmarkEnd w:id="186"/>
      <w:r>
        <w:rPr>
          <w:rFonts w:hint="eastAsia"/>
          <w:lang w:eastAsia="zh-CN"/>
        </w:rPr>
        <w:t>.</w:t>
      </w:r>
    </w:p>
    <w:p w14:paraId="7856D19D" w14:textId="77777777" w:rsidR="00733CDF" w:rsidRDefault="00733CDF" w:rsidP="00733CDF">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87" w:name="_Hlk85621190"/>
      <w:r w:rsidRPr="008711EA">
        <w:t>as part of its ACL functionality configuration actions, if such ACL functionality is deployed</w:t>
      </w:r>
      <w:bookmarkEnd w:id="187"/>
      <w:r w:rsidRPr="008174A0">
        <w:rPr>
          <w:rFonts w:eastAsia="宋体"/>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222952FF" w14:textId="77777777" w:rsidR="00733CDF" w:rsidRPr="00791720" w:rsidRDefault="00733CDF" w:rsidP="00733CDF">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7E18F172" w14:textId="30D0E4E3" w:rsidR="003F6267" w:rsidRPr="006A2F9D" w:rsidRDefault="003F6267" w:rsidP="003F6267">
      <w:pPr>
        <w:rPr>
          <w:ins w:id="188" w:author="Ericsson - Author" w:date="2023-10-24T10:04:00Z"/>
        </w:rPr>
      </w:pPr>
      <w:ins w:id="189" w:author="Ericsson - Author" w:date="2023-10-24T10:04:00Z">
        <w:r>
          <w:rPr>
            <w:rFonts w:eastAsia="宋体"/>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consider the content of this list as the predicted cells for UE trajectory by the source NG-RAN node, and may use it for e.g.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0B91FCE4" w:rsidR="00F15AA3" w:rsidRPr="00564852" w:rsidRDefault="00F15AA3" w:rsidP="00F15AA3">
      <w:pPr>
        <w:rPr>
          <w:ins w:id="190" w:author="Ericsson - Author" w:date="2023-10-24T10:04:00Z"/>
          <w:b/>
        </w:rPr>
      </w:pPr>
      <w:ins w:id="191" w:author="Ericsson - Author" w:date="2023-10-24T10:04:00Z">
        <w:r w:rsidRPr="008D5C11">
          <w:rPr>
            <w:b/>
          </w:rPr>
          <w:t>Interaction with</w:t>
        </w:r>
        <w:r>
          <w:rPr>
            <w:b/>
          </w:rPr>
          <w:t xml:space="preserve"> </w:t>
        </w:r>
        <w:r w:rsidR="001E16A2">
          <w:rPr>
            <w:b/>
          </w:rPr>
          <w:t xml:space="preserve">Data Collection </w:t>
        </w:r>
        <w:r>
          <w:rPr>
            <w:b/>
          </w:rPr>
          <w:t>Reporting</w:t>
        </w:r>
        <w:r w:rsidRPr="008D5C11">
          <w:rPr>
            <w:b/>
          </w:rPr>
          <w:t xml:space="preserve"> </w:t>
        </w:r>
        <w:r w:rsidR="00EB7FE4">
          <w:rPr>
            <w:b/>
          </w:rPr>
          <w:t xml:space="preserve">and Data Collection Reporting Initiation </w:t>
        </w:r>
        <w:r w:rsidRPr="008D5C11">
          <w:rPr>
            <w:b/>
          </w:rPr>
          <w:t>procedure:</w:t>
        </w:r>
      </w:ins>
    </w:p>
    <w:p w14:paraId="594F9E16" w14:textId="798E0745" w:rsidR="00F15AA3" w:rsidRPr="00BD7F5C" w:rsidRDefault="00F15AA3" w:rsidP="00F15AA3">
      <w:pPr>
        <w:rPr>
          <w:ins w:id="192" w:author="Ericsson - Author" w:date="2023-10-24T10:04:00Z"/>
        </w:rPr>
      </w:pPr>
      <w:ins w:id="193" w:author="Ericsson - Author" w:date="2023-10-24T10:04:00Z">
        <w:r>
          <w:t>If the</w:t>
        </w:r>
        <w:r w:rsidRPr="00BD7F5C">
          <w:rPr>
            <w:i/>
          </w:rPr>
          <w:t xml:space="preserve"> </w:t>
        </w:r>
        <w:r w:rsidR="002346C2">
          <w:rPr>
            <w:i/>
          </w:rPr>
          <w:t>Data Collection</w:t>
        </w:r>
        <w:r w:rsidRPr="00BD7F5C">
          <w:rPr>
            <w:i/>
            <w:lang w:eastAsia="ja-JP"/>
          </w:rPr>
          <w:t xml:space="preserve"> ID</w:t>
        </w:r>
        <w:r>
          <w:rPr>
            <w:i/>
            <w:lang w:eastAsia="ja-JP"/>
          </w:rPr>
          <w:t xml:space="preserve"> </w:t>
        </w:r>
      </w:ins>
      <w:ins w:id="194" w:author="CATT" w:date="2023-10-27T14:47:00Z">
        <w:r w:rsidR="00D83469">
          <w:rPr>
            <w:rFonts w:hint="eastAsia"/>
            <w:i/>
            <w:lang w:eastAsia="zh-CN"/>
          </w:rPr>
          <w:t xml:space="preserve">To Setup </w:t>
        </w:r>
      </w:ins>
      <w:ins w:id="195" w:author="CATT" w:date="2023-11-03T09:39:00Z">
        <w:r w:rsidR="003B2EAE">
          <w:rPr>
            <w:rFonts w:hint="eastAsia"/>
            <w:i/>
            <w:lang w:eastAsia="zh-CN"/>
          </w:rPr>
          <w:t xml:space="preserve">list </w:t>
        </w:r>
      </w:ins>
      <w:ins w:id="196" w:author="Ericsson - Author" w:date="2023-10-24T10:04:00Z">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information configured via the previous </w:t>
        </w:r>
        <w:r w:rsidR="001E16A2">
          <w:t xml:space="preserve">Data Collection </w:t>
        </w:r>
        <w:r w:rsidRPr="00300591">
          <w:t>Reporting Initiation procedure</w:t>
        </w:r>
        <w:r>
          <w:t xml:space="preserve"> corresponding to the </w:t>
        </w:r>
      </w:ins>
      <w:ins w:id="197" w:author="CATT" w:date="2023-10-27T15:03:00Z">
        <w:r w:rsidR="00D83469">
          <w:rPr>
            <w:rFonts w:hint="eastAsia"/>
            <w:lang w:eastAsia="zh-CN"/>
          </w:rPr>
          <w:t xml:space="preserve">pairs of </w:t>
        </w:r>
      </w:ins>
      <w:ins w:id="198" w:author="Ericsson - Author" w:date="2023-10-24T10:04:00Z">
        <w:r w:rsidRPr="00BD7F5C">
          <w:rPr>
            <w:i/>
            <w:lang w:eastAsia="ja-JP"/>
          </w:rPr>
          <w:t>NG-RAN node1 Measurement</w:t>
        </w:r>
        <w:r w:rsidR="00225A2C">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4"/>
      </w:pPr>
      <w:bookmarkStart w:id="199" w:name="_Toc20955051"/>
      <w:bookmarkStart w:id="200" w:name="_Toc29991238"/>
      <w:bookmarkStart w:id="201" w:name="_Toc36555638"/>
      <w:bookmarkStart w:id="202" w:name="_Toc44497301"/>
      <w:bookmarkStart w:id="203" w:name="_Toc45107689"/>
      <w:bookmarkStart w:id="204" w:name="_Toc45901309"/>
      <w:bookmarkStart w:id="205" w:name="_Toc51850388"/>
      <w:bookmarkStart w:id="206" w:name="_Toc56693391"/>
      <w:bookmarkStart w:id="207" w:name="_Toc64446934"/>
      <w:bookmarkStart w:id="208" w:name="_Toc66286428"/>
      <w:bookmarkStart w:id="209" w:name="_Toc74151123"/>
      <w:bookmarkStart w:id="210" w:name="_Toc88653595"/>
      <w:bookmarkStart w:id="211" w:name="_Toc97903951"/>
      <w:bookmarkStart w:id="212" w:name="_Toc98867964"/>
      <w:bookmarkStart w:id="213" w:name="_Toc105174248"/>
      <w:bookmarkStart w:id="214" w:name="_Toc106109085"/>
      <w:bookmarkStart w:id="215" w:name="_Toc113824906"/>
      <w:bookmarkStart w:id="216" w:name="_Toc120033062"/>
      <w:r w:rsidRPr="00FD0425">
        <w:t>8.2.1.3</w:t>
      </w:r>
      <w:r w:rsidRPr="00FD0425">
        <w:tab/>
        <w:t>Unsuccessful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9AAC420" w14:textId="77777777" w:rsidR="003F6267" w:rsidRPr="00FD0425" w:rsidRDefault="003F6267" w:rsidP="003F6267">
      <w:pPr>
        <w:pStyle w:val="TH"/>
      </w:pPr>
      <w:r w:rsidRPr="00FD0425">
        <w:object w:dxaOrig="6840" w:dyaOrig="2520" w14:anchorId="3B7C5024">
          <v:shape id="_x0000_i1026" type="#_x0000_t75" style="width:342.4pt;height:127.2pt" o:ole="">
            <v:imagedata r:id="rId14" o:title=""/>
          </v:shape>
          <o:OLEObject Type="Embed" ProgID="Visio.Drawing.15" ShapeID="_x0000_i1026" DrawAspect="Content" ObjectID="_1760526398" r:id="rId15"/>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4"/>
      </w:pPr>
      <w:bookmarkStart w:id="217" w:name="_Toc20955052"/>
      <w:bookmarkStart w:id="218" w:name="_Toc29991239"/>
      <w:bookmarkStart w:id="219" w:name="_Toc36555639"/>
      <w:bookmarkStart w:id="220" w:name="_Toc44497302"/>
      <w:bookmarkStart w:id="221" w:name="_Toc45107690"/>
      <w:bookmarkStart w:id="222" w:name="_Toc45901310"/>
      <w:bookmarkStart w:id="223" w:name="_Toc51850389"/>
      <w:bookmarkStart w:id="224" w:name="_Toc56693392"/>
      <w:bookmarkStart w:id="225" w:name="_Toc64446935"/>
      <w:bookmarkStart w:id="226" w:name="_Toc66286429"/>
      <w:bookmarkStart w:id="227" w:name="_Toc74151124"/>
      <w:bookmarkStart w:id="228" w:name="_Toc88653596"/>
      <w:bookmarkStart w:id="229" w:name="_Toc97903952"/>
      <w:bookmarkStart w:id="230" w:name="_Toc98867965"/>
      <w:bookmarkStart w:id="231" w:name="_Toc105174249"/>
      <w:bookmarkStart w:id="232" w:name="_Toc106109086"/>
      <w:bookmarkStart w:id="233" w:name="_Toc113824907"/>
      <w:bookmarkStart w:id="234" w:name="_Toc120033063"/>
      <w:r w:rsidRPr="00FD0425">
        <w:t>8.2.1.4</w:t>
      </w:r>
      <w:r w:rsidRPr="00FD0425">
        <w:tab/>
        <w:t>Abnormal Conditions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Start w:id="235" w:name="_Toc20955356"/>
    <w:bookmarkStart w:id="236" w:name="_Toc29504977"/>
    <w:bookmarkStart w:id="237" w:name="_Toc29503809"/>
    <w:bookmarkStart w:id="238" w:name="_Toc2950439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A58A3AF" w14:textId="284D9022" w:rsidR="002059A8" w:rsidRPr="00DF3A7D" w:rsidRDefault="0045664A" w:rsidP="00DF3A7D">
      <w:pPr>
        <w:pStyle w:val="3"/>
        <w:rPr>
          <w:ins w:id="239" w:author="Ericsson - Author" w:date="2023-10-24T10:04:00Z"/>
        </w:rPr>
      </w:pPr>
      <w:del w:id="240" w:author="Ericsson - Author" w:date="2023-10-24T10:04:00Z">
        <w:r w:rsidRPr="007104EC">
          <w:fldChar w:fldCharType="begin"/>
        </w:r>
        <w:r w:rsidRPr="007104EC">
          <w:fldChar w:fldCharType="end"/>
        </w:r>
        <w:r w:rsidRPr="007104EC">
          <w:fldChar w:fldCharType="begin"/>
        </w:r>
        <w:r w:rsidRPr="007104EC">
          <w:fldChar w:fldCharType="end"/>
        </w:r>
        <w:r w:rsidR="00707507" w:rsidRPr="007104EC">
          <w:fldChar w:fldCharType="begin"/>
        </w:r>
        <w:r w:rsidR="00707507" w:rsidRPr="007104EC">
          <w:fldChar w:fldCharType="end"/>
        </w:r>
        <w:r w:rsidR="00C64DB8">
          <w:delText>&lt;&lt;&lt;&lt;&lt;&lt;&lt;&lt;&lt;&lt;&lt;&lt;&lt;&lt;&lt;&lt;&lt;&lt;&lt;&lt;</w:delText>
        </w:r>
      </w:del>
      <w:ins w:id="241" w:author="Ericsson - Author" w:date="2023-10-24T10:04:00Z">
        <w:r w:rsidR="002059A8" w:rsidRPr="00DF3A7D">
          <w:t>8.4</w:t>
        </w:r>
        <w:proofErr w:type="gramStart"/>
        <w:r w:rsidR="002059A8" w:rsidRPr="00DF3A7D">
          <w:t>.AA</w:t>
        </w:r>
        <w:proofErr w:type="gramEnd"/>
        <w:r w:rsidR="00DF3A7D">
          <w:tab/>
        </w:r>
        <w:r w:rsidR="001E16A2">
          <w:t xml:space="preserve">Data Collection </w:t>
        </w:r>
        <w:r w:rsidR="002059A8" w:rsidRPr="00DF3A7D">
          <w:t>Reporting Initiation</w:t>
        </w:r>
      </w:ins>
    </w:p>
    <w:p w14:paraId="258C4326" w14:textId="77777777" w:rsidR="002059A8" w:rsidRDefault="002059A8" w:rsidP="002059A8">
      <w:pPr>
        <w:pStyle w:val="4"/>
        <w:rPr>
          <w:ins w:id="242" w:author="Ericsson - Author" w:date="2023-10-24T10:04:00Z"/>
        </w:rPr>
      </w:pPr>
      <w:ins w:id="243" w:author="Ericsson - Author" w:date="2023-10-24T10:04:00Z">
        <w:r>
          <w:t>8.4.AA.1</w:t>
        </w:r>
        <w:r>
          <w:tab/>
          <w:t>General</w:t>
        </w:r>
      </w:ins>
    </w:p>
    <w:p w14:paraId="10F8C2BA" w14:textId="026AF2E8" w:rsidR="002059A8" w:rsidRDefault="002059A8" w:rsidP="002059A8">
      <w:pPr>
        <w:rPr>
          <w:ins w:id="244" w:author="Ericsson - Author" w:date="2023-10-24T10:04:00Z"/>
        </w:rPr>
      </w:pPr>
      <w:ins w:id="245" w:author="Ericsson - Author" w:date="2023-10-24T10:04:00Z">
        <w:r>
          <w:t>This procedure is used by an NG-RAN node to request the reporting of information to another NG-RAN node</w:t>
        </w:r>
        <w:r w:rsidR="005D3B97" w:rsidRPr="005D3B97">
          <w:t xml:space="preserve"> </w:t>
        </w:r>
        <w:r w:rsidR="005D3B97">
          <w:t>to support, e.g., AI/ML in NG-RAN</w:t>
        </w:r>
        <w:r>
          <w:t>.</w:t>
        </w:r>
      </w:ins>
    </w:p>
    <w:p w14:paraId="32531CB5" w14:textId="77777777" w:rsidR="002059A8" w:rsidRDefault="002059A8" w:rsidP="002059A8">
      <w:pPr>
        <w:rPr>
          <w:ins w:id="246" w:author="Ericsson - Author" w:date="2023-10-24T10:04:00Z"/>
        </w:rPr>
      </w:pPr>
      <w:ins w:id="247" w:author="Ericsson - Author" w:date="2023-10-24T10:04:00Z">
        <w:r>
          <w:t xml:space="preserve">The procedure uses </w:t>
        </w:r>
        <w:r>
          <w:rPr>
            <w:lang w:eastAsia="zh-CN"/>
          </w:rPr>
          <w:t>non UE-associated signalling</w:t>
        </w:r>
        <w:r>
          <w:t>.</w:t>
        </w:r>
      </w:ins>
    </w:p>
    <w:p w14:paraId="39811C01" w14:textId="7270D3FD" w:rsidR="002059A8" w:rsidDel="007379F5" w:rsidRDefault="002059A8" w:rsidP="00B45CF8">
      <w:pPr>
        <w:pStyle w:val="EditorsNote"/>
        <w:rPr>
          <w:ins w:id="248" w:author="Ericsson - Author" w:date="2023-10-24T10:04:00Z"/>
          <w:del w:id="249" w:author="CATT" w:date="2023-11-03T14:19:00Z"/>
        </w:rPr>
      </w:pPr>
      <w:ins w:id="250" w:author="Ericsson - Author" w:date="2023-10-24T10:04:00Z">
        <w:del w:id="251" w:author="CATT" w:date="2023-11-03T14:19:00Z">
          <w:r w:rsidRPr="00BF3C50" w:rsidDel="007379F5">
            <w:rPr>
              <w:highlight w:val="yellow"/>
            </w:rPr>
            <w:delText>Editor’s Note: FFS other information that can be requested using this procedure.</w:delText>
          </w:r>
        </w:del>
      </w:ins>
    </w:p>
    <w:p w14:paraId="291C1A72" w14:textId="1E809918" w:rsidR="002059A8" w:rsidRPr="009E64FE" w:rsidDel="007379F5" w:rsidRDefault="002059A8" w:rsidP="00B45CF8">
      <w:pPr>
        <w:pStyle w:val="EditorsNote"/>
        <w:rPr>
          <w:ins w:id="252" w:author="Ericsson - Author" w:date="2023-10-24T10:04:00Z"/>
          <w:del w:id="253" w:author="CATT" w:date="2023-11-03T14:19:00Z"/>
        </w:rPr>
      </w:pPr>
      <w:ins w:id="254" w:author="Ericsson - Author" w:date="2023-10-24T10:04:00Z">
        <w:del w:id="255" w:author="CATT" w:date="2023-11-03T14:19:00Z">
          <w:r w:rsidRPr="009E64FE" w:rsidDel="007379F5">
            <w:rPr>
              <w:highlight w:val="yellow"/>
            </w:rPr>
            <w:delText>Editor’s Note: FFS content of AL/ML related information.</w:delText>
          </w:r>
        </w:del>
      </w:ins>
    </w:p>
    <w:p w14:paraId="51319D9D" w14:textId="77777777" w:rsidR="002059A8" w:rsidRDefault="002059A8" w:rsidP="002059A8">
      <w:pPr>
        <w:pStyle w:val="4"/>
        <w:rPr>
          <w:ins w:id="256" w:author="Ericsson - Author" w:date="2023-10-24T10:04:00Z"/>
        </w:rPr>
      </w:pPr>
      <w:ins w:id="257" w:author="Ericsson - Author" w:date="2023-10-24T10:04:00Z">
        <w:r>
          <w:t>8.4</w:t>
        </w:r>
        <w:proofErr w:type="gramStart"/>
        <w:r>
          <w:t>.AA.2</w:t>
        </w:r>
        <w:proofErr w:type="gramEnd"/>
        <w:r>
          <w:tab/>
          <w:t>Successful Operation</w:t>
        </w:r>
      </w:ins>
    </w:p>
    <w:bookmarkStart w:id="258" w:name="_MON_1755528503"/>
    <w:bookmarkEnd w:id="258"/>
    <w:p w14:paraId="7778788F" w14:textId="4003A431" w:rsidR="002059A8" w:rsidRDefault="0045664A" w:rsidP="002059A8">
      <w:pPr>
        <w:pStyle w:val="TH"/>
        <w:rPr>
          <w:ins w:id="259" w:author="Ericsson - Author" w:date="2023-10-24T10:04:00Z"/>
        </w:rPr>
      </w:pPr>
      <w:ins w:id="260" w:author="Ericsson - Author" w:date="2023-10-24T10:04:00Z">
        <w:r w:rsidRPr="007104EC">
          <w:object w:dxaOrig="5673" w:dyaOrig="2355" w14:anchorId="5F6D1D4B">
            <v:shape id="_x0000_i1027" type="#_x0000_t75" style="width:285.6pt;height:117.6pt" o:ole="">
              <v:imagedata r:id="rId16" o:title=""/>
            </v:shape>
            <o:OLEObject Type="Embed" ProgID="Word.Picture.8" ShapeID="_x0000_i1027" DrawAspect="Content" ObjectID="_1760526399" r:id="rId17"/>
          </w:object>
        </w:r>
      </w:ins>
    </w:p>
    <w:p w14:paraId="63B5EEB2" w14:textId="554122CA" w:rsidR="002059A8" w:rsidRDefault="002059A8" w:rsidP="002059A8">
      <w:pPr>
        <w:pStyle w:val="TF"/>
        <w:rPr>
          <w:ins w:id="261" w:author="Ericsson - Author" w:date="2023-10-24T10:04:00Z"/>
        </w:rPr>
      </w:pPr>
      <w:ins w:id="262" w:author="Ericsson - Author" w:date="2023-10-24T10:04:00Z">
        <w:r>
          <w:t xml:space="preserve">Figure 8.4.AA.2-1: </w:t>
        </w:r>
        <w:r w:rsidR="001E16A2">
          <w:t xml:space="preserve">Data Collection </w:t>
        </w:r>
        <w:r>
          <w:t>Reporting Initiation, successful operation</w:t>
        </w:r>
      </w:ins>
    </w:p>
    <w:p w14:paraId="55932078" w14:textId="79D7F8BF" w:rsidR="002059A8" w:rsidRPr="00C53737" w:rsidRDefault="002059A8" w:rsidP="002059A8">
      <w:pPr>
        <w:rPr>
          <w:ins w:id="263" w:author="Ericsson - Author" w:date="2023-10-24T10:04:00Z"/>
        </w:rPr>
      </w:pPr>
      <w:ins w:id="264" w:author="Ericsson - Author" w:date="2023-10-24T10:0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information reporting </w:t>
        </w:r>
        <w:r w:rsidR="00C37C30">
          <w:t xml:space="preserve">or to </w:t>
        </w:r>
        <w:r>
          <w:t>stop information reporting</w:t>
        </w:r>
        <w:r w:rsidRPr="00C53737">
          <w:t>. Upon receipt, NG-RAN node</w:t>
        </w:r>
        <w:r w:rsidRPr="00C53737">
          <w:rPr>
            <w:vertAlign w:val="subscript"/>
          </w:rPr>
          <w:t>2</w:t>
        </w:r>
        <w:r w:rsidRPr="00C53737">
          <w:t>:</w:t>
        </w:r>
      </w:ins>
    </w:p>
    <w:p w14:paraId="08517476" w14:textId="4D2F5A76" w:rsidR="002059A8" w:rsidRPr="00C53737" w:rsidRDefault="002059A8" w:rsidP="002059A8">
      <w:pPr>
        <w:pStyle w:val="B1"/>
        <w:rPr>
          <w:ins w:id="265" w:author="Ericsson - Author" w:date="2023-10-24T10:04:00Z"/>
        </w:rPr>
      </w:pPr>
      <w:ins w:id="266"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67" w:name="OLE_LINK1"/>
        <w:bookmarkStart w:id="268" w:name="OLE_LINK2"/>
        <w:r w:rsidRPr="00C53737">
          <w:rPr>
            <w:i/>
          </w:rPr>
          <w:t>Registration Request</w:t>
        </w:r>
        <w:r w:rsidRPr="00C53737">
          <w:t xml:space="preserve"> </w:t>
        </w:r>
        <w:bookmarkEnd w:id="267"/>
        <w:bookmarkEnd w:id="268"/>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2CAE4533" w:rsidR="002059A8" w:rsidRPr="00C53737" w:rsidRDefault="002059A8" w:rsidP="002059A8">
      <w:pPr>
        <w:pStyle w:val="B1"/>
        <w:rPr>
          <w:ins w:id="269" w:author="Ericsson - Author" w:date="2023-10-24T10:04:00Z"/>
        </w:rPr>
      </w:pPr>
      <w:ins w:id="270" w:author="Ericsson - Author" w:date="2023-10-24T10:04:00Z">
        <w:r w:rsidRPr="00C53737">
          <w:t>-</w:t>
        </w:r>
        <w:r w:rsidRPr="00C53737">
          <w:tab/>
          <w:t>s</w:t>
        </w:r>
        <w:r>
          <w:t xml:space="preserve">hall stop all </w:t>
        </w:r>
        <w:r w:rsidR="008F55A1">
          <w:t xml:space="preserve">measurements and predictions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EC17BB" w:rsidR="002059A8" w:rsidDel="007379F5" w:rsidRDefault="002059A8" w:rsidP="002059A8">
      <w:pPr>
        <w:pStyle w:val="B1"/>
        <w:rPr>
          <w:ins w:id="271" w:author="Ericsson - Author" w:date="2023-10-24T10:04:00Z"/>
          <w:del w:id="272" w:author="CATT" w:date="2023-11-03T14:19:00Z"/>
        </w:rPr>
      </w:pPr>
      <w:ins w:id="273" w:author="Ericsson - Author" w:date="2023-10-24T10:04:00Z">
        <w:del w:id="274" w:author="CATT" w:date="2023-11-03T14:19:00Z">
          <w:r w:rsidRPr="00C53737" w:rsidDel="007379F5">
            <w:delText>-</w:delText>
          </w:r>
          <w:r w:rsidRPr="00C53737" w:rsidDel="007379F5">
            <w:tab/>
          </w:r>
          <w:r w:rsidRPr="00CE008D" w:rsidDel="007379F5">
            <w:rPr>
              <w:highlight w:val="yellow"/>
            </w:rPr>
            <w:delText>FFS</w:delText>
          </w:r>
          <w:r w:rsidDel="007379F5">
            <w:delText xml:space="preserve"> </w:delText>
          </w:r>
        </w:del>
      </w:ins>
    </w:p>
    <w:p w14:paraId="77202C21" w14:textId="30852EAE" w:rsidR="002059A8" w:rsidRPr="00E14B4E" w:rsidRDefault="002059A8" w:rsidP="002059A8">
      <w:pPr>
        <w:rPr>
          <w:ins w:id="275" w:author="Ericsson - Author" w:date="2023-10-24T10:04:00Z"/>
        </w:rPr>
      </w:pPr>
      <w:ins w:id="276" w:author="Ericsson - Author" w:date="2023-10-24T10:0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rsidR="00D83569">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21B7D17A" w:rsidR="002059A8" w:rsidRDefault="002059A8" w:rsidP="002059A8">
      <w:pPr>
        <w:rPr>
          <w:ins w:id="277" w:author="Ericsson - Author" w:date="2023-10-24T10:04:00Z"/>
        </w:rPr>
      </w:pPr>
      <w:ins w:id="278"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rsidR="004B12A5">
          <w:t>of</w:t>
        </w:r>
        <w:proofErr w:type="gramEnd"/>
        <w:r w:rsidR="004B12A5">
          <w:t xml:space="preserve"> </w:t>
        </w:r>
        <w:r w:rsidRPr="00AA5DA2">
          <w:t>provid</w:t>
        </w:r>
        <w:r w:rsidR="004B12A5">
          <w:t>ing</w:t>
        </w:r>
        <w:r w:rsidRPr="00AA5DA2">
          <w:t xml:space="preserve"> </w:t>
        </w:r>
        <w:r w:rsidRPr="00447A89">
          <w:t xml:space="preserve">all </w:t>
        </w:r>
        <w:r w:rsidR="00C619A5">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64B07EF5" w:rsidR="00D855DA" w:rsidRPr="00346CF8" w:rsidRDefault="00D855DA" w:rsidP="002059A8">
      <w:pPr>
        <w:rPr>
          <w:ins w:id="279" w:author="Ericsson - Author" w:date="2023-10-24T10:04:00Z"/>
        </w:rPr>
      </w:pPr>
      <w:ins w:id="280" w:author="Ericsson - Author" w:date="2023-10-24T10:04:00Z">
        <w:r>
          <w:t>If NG-RAN node</w:t>
        </w:r>
        <w:r>
          <w:rPr>
            <w:vertAlign w:val="subscript"/>
          </w:rPr>
          <w:t>2</w:t>
        </w:r>
        <w:r>
          <w:t xml:space="preserve"> is capable </w:t>
        </w:r>
        <w:r w:rsidR="006D7B1E">
          <w:t>of</w:t>
        </w:r>
        <w:r>
          <w:t xml:space="preserve"> provid</w:t>
        </w:r>
        <w:r w:rsidR="006D7B1E">
          <w:t>ing</w:t>
        </w:r>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w:t>
        </w:r>
        <w:r w:rsidR="00E33DBE">
          <w:rPr>
            <w:i/>
          </w:rPr>
          <w:t xml:space="preserve"> List</w:t>
        </w:r>
        <w:r>
          <w:t xml:space="preserve"> IE or the </w:t>
        </w:r>
        <w:r>
          <w:rPr>
            <w:i/>
            <w:iCs/>
          </w:rPr>
          <w:t>Per Cell</w:t>
        </w:r>
        <w:r>
          <w:t xml:space="preserve"> </w:t>
        </w:r>
        <w:r>
          <w:rPr>
            <w:i/>
          </w:rPr>
          <w:t>Measurement Initiation Result</w:t>
        </w:r>
        <w:r w:rsidR="00E33DBE">
          <w:rPr>
            <w:i/>
          </w:rPr>
          <w:t xml:space="preserve"> List</w:t>
        </w:r>
        <w:r>
          <w:t xml:space="preserve"> IE or both in the </w:t>
        </w:r>
        <w:r w:rsidR="001E16A2">
          <w:t xml:space="preserve">DATA COLLECTION </w:t>
        </w:r>
        <w:r>
          <w:t>RESPONSE message.</w:t>
        </w:r>
      </w:ins>
    </w:p>
    <w:p w14:paraId="3643CB22" w14:textId="6203708B" w:rsidR="002059A8" w:rsidRDefault="002059A8" w:rsidP="002059A8">
      <w:pPr>
        <w:rPr>
          <w:ins w:id="281" w:author="Ericsson - Author" w:date="2023-10-24T10:04:00Z"/>
        </w:rPr>
      </w:pPr>
      <w:ins w:id="282" w:author="Ericsson - Author" w:date="2023-10-24T10:0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390161C8" w:rsidR="00D10BC5" w:rsidRDefault="00D10BC5" w:rsidP="00D10BC5">
      <w:pPr>
        <w:rPr>
          <w:ins w:id="283" w:author="Ericsson - Author" w:date="2023-10-24T10:04:00Z"/>
          <w:lang w:val="en-US" w:eastAsia="zh-CN"/>
        </w:rPr>
      </w:pPr>
      <w:ins w:id="284"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r w:rsidR="00F21FC2">
          <w:rPr>
            <w:lang w:val="en-US"/>
          </w:rPr>
          <w:t xml:space="preserve">requested </w:t>
        </w:r>
        <w:r>
          <w:rPr>
            <w:lang w:val="en-US"/>
          </w:rPr>
          <w:t>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0E7E6BF" w14:textId="2B0B7421" w:rsidR="008C11A8" w:rsidRDefault="005C4C67" w:rsidP="008C11A8">
      <w:pPr>
        <w:rPr>
          <w:ins w:id="285" w:author="Ericsson - Author" w:date="2023-10-24T10:04:00Z"/>
          <w:lang w:val="en-US" w:eastAsia="zh-CN"/>
        </w:rPr>
      </w:pPr>
      <w:ins w:id="286" w:author="Ericsson - Author" w:date="2023-10-24T10:04:00Z">
        <w:r>
          <w:rPr>
            <w:lang w:val="en-US" w:eastAsia="zh-CN"/>
          </w:rPr>
          <w:lastRenderedPageBreak/>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 xml:space="preserve">Additional UE Trajectory </w:t>
        </w:r>
        <w:proofErr w:type="spellStart"/>
        <w:r w:rsidRPr="007A58D4">
          <w:rPr>
            <w:i/>
            <w:iCs/>
            <w:lang w:val="en-US" w:eastAsia="zh-CN"/>
          </w:rPr>
          <w:t>Reporting</w:t>
        </w:r>
      </w:ins>
      <w:ins w:id="287" w:author="CATT" w:date="2023-10-27T14:45:00Z">
        <w:r w:rsidR="00D83469">
          <w:rPr>
            <w:rFonts w:hint="eastAsia"/>
            <w:i/>
            <w:iCs/>
            <w:lang w:val="en-US" w:eastAsia="zh-CN"/>
          </w:rPr>
          <w:t>collection</w:t>
        </w:r>
      </w:ins>
      <w:proofErr w:type="spellEnd"/>
      <w:ins w:id="288" w:author="Ericsson - Author" w:date="2023-10-24T10:04:00Z">
        <w:r w:rsidRPr="007A58D4">
          <w:rPr>
            <w:i/>
            <w:iCs/>
            <w:lang w:val="en-US" w:eastAsia="zh-CN"/>
          </w:rPr>
          <w:t xml:space="preserve">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5590F1D4" w14:textId="46E73CCF" w:rsidR="005C4C67" w:rsidRDefault="008C11A8" w:rsidP="008C11A8">
      <w:pPr>
        <w:rPr>
          <w:ins w:id="289" w:author="Ericsson - Author" w:date="2023-10-24T10:04:00Z"/>
          <w:lang w:val="en-US" w:eastAsia="zh-CN"/>
        </w:rPr>
      </w:pPr>
      <w:ins w:id="290" w:author="Ericsson - Author" w:date="2023-10-24T10:04:00Z">
        <w:r>
          <w:rPr>
            <w:lang w:val="en-US" w:eastAsia="zh-CN"/>
          </w:rPr>
          <w:t xml:space="preserve">If the </w:t>
        </w:r>
        <w:r>
          <w:rPr>
            <w:i/>
            <w:lang w:val="en-US" w:eastAsia="zh-CN"/>
          </w:rPr>
          <w:t>UE Performance Configuration</w:t>
        </w:r>
        <w:r>
          <w:rPr>
            <w:lang w:val="en-US" w:eastAsia="zh-CN"/>
          </w:rPr>
          <w:t xml:space="preserve"> </w:t>
        </w:r>
        <w:del w:id="291" w:author="CATT" w:date="2023-10-27T14:45:00Z">
          <w:r w:rsidDel="00D83469">
            <w:rPr>
              <w:highlight w:val="yellow"/>
              <w:lang w:val="en-US" w:eastAsia="zh-CN"/>
            </w:rPr>
            <w:delText>(FFS on the name)</w:delText>
          </w:r>
          <w:r w:rsidDel="00D83469">
            <w:rPr>
              <w:lang w:val="en-US" w:eastAsia="zh-CN"/>
            </w:rPr>
            <w:delText xml:space="preserve"> </w:delText>
          </w:r>
        </w:del>
        <w:r>
          <w:rPr>
            <w:lang w:val="en-US" w:eastAsia="zh-CN"/>
          </w:rPr>
          <w:t>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宋体" w:hint="eastAsia"/>
            <w:vertAlign w:val="subscript"/>
            <w:lang w:val="en-US" w:eastAsia="zh-CN"/>
          </w:rPr>
          <w:t xml:space="preserve"> </w:t>
        </w:r>
        <w:r>
          <w:rPr>
            <w:rFonts w:eastAsia="宋体" w:hint="eastAsia"/>
            <w:lang w:val="en-US" w:eastAsia="zh-CN"/>
          </w:rPr>
          <w:t>shall take it into account when collecting the UE performance.</w:t>
        </w:r>
      </w:ins>
      <w:ins w:id="292" w:author="CATT" w:date="2023-10-27T17:11:00Z">
        <w:r w:rsidR="00E7668B">
          <w:rPr>
            <w:rFonts w:eastAsia="宋体" w:hint="eastAsia"/>
            <w:lang w:val="en-US" w:eastAsia="zh-CN"/>
          </w:rPr>
          <w:t xml:space="preserve"> UE performance colle</w:t>
        </w:r>
      </w:ins>
      <w:ins w:id="293" w:author="CATT" w:date="2023-10-27T17:12:00Z">
        <w:r w:rsidR="00E7668B">
          <w:rPr>
            <w:rFonts w:eastAsia="宋体" w:hint="eastAsia"/>
            <w:lang w:val="en-US" w:eastAsia="zh-CN"/>
          </w:rPr>
          <w:t xml:space="preserve">ction </w:t>
        </w:r>
      </w:ins>
      <w:ins w:id="294" w:author="CATT" w:date="2023-10-27T17:11:00Z">
        <w:r w:rsidR="00E7668B">
          <w:rPr>
            <w:rFonts w:eastAsia="宋体" w:hint="eastAsia"/>
            <w:lang w:val="en-US" w:eastAsia="zh-CN"/>
          </w:rPr>
          <w:t xml:space="preserve">will </w:t>
        </w:r>
      </w:ins>
      <w:ins w:id="295" w:author="CATT" w:date="2023-10-27T17:21:00Z">
        <w:r w:rsidR="00B23BB9">
          <w:rPr>
            <w:rFonts w:eastAsia="宋体" w:hint="eastAsia"/>
            <w:lang w:val="en-US" w:eastAsia="zh-CN"/>
          </w:rPr>
          <w:t>terminate</w:t>
        </w:r>
      </w:ins>
      <w:ins w:id="296" w:author="CATT" w:date="2023-10-27T17:12:00Z">
        <w:r w:rsidR="00E7668B">
          <w:rPr>
            <w:rFonts w:eastAsia="宋体" w:hint="eastAsia"/>
            <w:lang w:val="en-US" w:eastAsia="zh-CN"/>
          </w:rPr>
          <w:t xml:space="preserve"> when UE turn to </w:t>
        </w:r>
        <w:proofErr w:type="gramStart"/>
        <w:r w:rsidR="00E7668B">
          <w:rPr>
            <w:rFonts w:eastAsia="宋体" w:hint="eastAsia"/>
            <w:lang w:val="en-US" w:eastAsia="zh-CN"/>
          </w:rPr>
          <w:t>IDLE/INACTIVE</w:t>
        </w:r>
        <w:proofErr w:type="gramEnd"/>
        <w:r w:rsidR="00E7668B">
          <w:rPr>
            <w:rFonts w:eastAsia="宋体" w:hint="eastAsia"/>
            <w:lang w:val="en-US" w:eastAsia="zh-CN"/>
          </w:rPr>
          <w:t xml:space="preserve"> or HO to other cells</w:t>
        </w:r>
      </w:ins>
      <w:ins w:id="297" w:author="CATT" w:date="2023-10-27T17:13:00Z">
        <w:r w:rsidR="00E7668B">
          <w:rPr>
            <w:rFonts w:eastAsia="宋体" w:hint="eastAsia"/>
            <w:lang w:val="en-US" w:eastAsia="zh-CN"/>
          </w:rPr>
          <w:t xml:space="preserve"> or sati</w:t>
        </w:r>
      </w:ins>
      <w:ins w:id="298" w:author="CATT" w:date="2023-11-03T09:42:00Z">
        <w:r w:rsidR="003B2EAE">
          <w:rPr>
            <w:rFonts w:eastAsia="宋体" w:hint="eastAsia"/>
            <w:lang w:val="en-US" w:eastAsia="zh-CN"/>
          </w:rPr>
          <w:t>s</w:t>
        </w:r>
      </w:ins>
      <w:ins w:id="299" w:author="CATT" w:date="2023-10-27T17:13:00Z">
        <w:r w:rsidR="003B2EAE">
          <w:rPr>
            <w:rFonts w:eastAsia="宋体" w:hint="eastAsia"/>
            <w:lang w:val="en-US" w:eastAsia="zh-CN"/>
          </w:rPr>
          <w:t>f</w:t>
        </w:r>
        <w:r w:rsidR="00E7668B">
          <w:rPr>
            <w:rFonts w:eastAsia="宋体" w:hint="eastAsia"/>
            <w:lang w:val="en-US" w:eastAsia="zh-CN"/>
          </w:rPr>
          <w:t xml:space="preserve">y the </w:t>
        </w:r>
      </w:ins>
      <w:ins w:id="300" w:author="CATT" w:date="2023-10-27T17:14:00Z">
        <w:r w:rsidR="00E7668B">
          <w:rPr>
            <w:rFonts w:eastAsia="宋体" w:hint="eastAsia"/>
            <w:lang w:val="en-US" w:eastAsia="zh-CN"/>
          </w:rPr>
          <w:t xml:space="preserve">condition </w:t>
        </w:r>
      </w:ins>
      <w:ins w:id="301" w:author="CATT" w:date="2023-11-03T09:41:00Z">
        <w:r w:rsidR="003B2EAE">
          <w:rPr>
            <w:rFonts w:eastAsia="宋体" w:hint="eastAsia"/>
            <w:lang w:val="en-US" w:eastAsia="zh-CN"/>
          </w:rPr>
          <w:t>indicate</w:t>
        </w:r>
      </w:ins>
      <w:ins w:id="302" w:author="CATT" w:date="2023-11-03T09:42:00Z">
        <w:r w:rsidR="003B2EAE">
          <w:rPr>
            <w:rFonts w:eastAsia="宋体" w:hint="eastAsia"/>
            <w:lang w:val="en-US" w:eastAsia="zh-CN"/>
          </w:rPr>
          <w:t>d</w:t>
        </w:r>
      </w:ins>
      <w:ins w:id="303" w:author="CATT" w:date="2023-11-03T09:41:00Z">
        <w:r w:rsidR="003B2EAE">
          <w:rPr>
            <w:rFonts w:eastAsia="宋体" w:hint="eastAsia"/>
            <w:lang w:val="en-US" w:eastAsia="zh-CN"/>
          </w:rPr>
          <w:t xml:space="preserve"> </w:t>
        </w:r>
      </w:ins>
      <w:ins w:id="304" w:author="CATT" w:date="2023-10-27T17:14:00Z">
        <w:r w:rsidR="00E7668B">
          <w:rPr>
            <w:rFonts w:eastAsia="宋体" w:hint="eastAsia"/>
            <w:lang w:val="en-US" w:eastAsia="zh-CN"/>
          </w:rPr>
          <w:t xml:space="preserve">in </w:t>
        </w:r>
      </w:ins>
      <w:ins w:id="305" w:author="CATT" w:date="2023-10-27T17:13:00Z">
        <w:r w:rsidR="00E7668B">
          <w:rPr>
            <w:i/>
            <w:lang w:val="en-US" w:eastAsia="zh-CN"/>
          </w:rPr>
          <w:t>UE Performance Configuration</w:t>
        </w:r>
      </w:ins>
      <w:ins w:id="306" w:author="CATT" w:date="2023-10-27T17:14:00Z">
        <w:r w:rsidR="00E7668B" w:rsidRPr="00E7668B">
          <w:rPr>
            <w:lang w:val="en-US" w:eastAsia="zh-CN"/>
            <w:rPrChange w:id="307" w:author="CATT" w:date="2023-10-27T17:15:00Z">
              <w:rPr>
                <w:i/>
                <w:lang w:val="en-US" w:eastAsia="zh-CN"/>
              </w:rPr>
            </w:rPrChange>
          </w:rPr>
          <w:t xml:space="preserve"> IE</w:t>
        </w:r>
      </w:ins>
      <w:ins w:id="308" w:author="CATT" w:date="2023-10-27T17:12:00Z">
        <w:r w:rsidR="00E7668B">
          <w:rPr>
            <w:rFonts w:eastAsia="宋体" w:hint="eastAsia"/>
            <w:lang w:val="en-US" w:eastAsia="zh-CN"/>
          </w:rPr>
          <w:t>.</w:t>
        </w:r>
      </w:ins>
    </w:p>
    <w:p w14:paraId="3BDF5154" w14:textId="68CB8B52" w:rsidR="00D145C5" w:rsidRDefault="00D145C5" w:rsidP="00D145C5">
      <w:pPr>
        <w:rPr>
          <w:ins w:id="309" w:author="Ericsson - Author" w:date="2023-10-24T10:04:00Z"/>
          <w:b/>
          <w:lang w:eastAsia="zh-CN"/>
        </w:rPr>
      </w:pPr>
      <w:ins w:id="310" w:author="Ericsson - Author" w:date="2023-10-24T10:04:00Z">
        <w:r w:rsidRPr="00804A9B">
          <w:rPr>
            <w:b/>
          </w:rPr>
          <w:t xml:space="preserve">Interaction with </w:t>
        </w:r>
        <w:r w:rsidR="007A4076">
          <w:rPr>
            <w:b/>
          </w:rPr>
          <w:t xml:space="preserve">the </w:t>
        </w:r>
        <w:r w:rsidR="007A4076" w:rsidRPr="00126539">
          <w:rPr>
            <w:b/>
          </w:rPr>
          <w:t xml:space="preserve">Data Collection Reporting </w:t>
        </w:r>
        <w:r w:rsidRPr="00804A9B">
          <w:rPr>
            <w:b/>
          </w:rPr>
          <w:t>procedure</w:t>
        </w:r>
      </w:ins>
    </w:p>
    <w:p w14:paraId="013FDB09" w14:textId="5050C284" w:rsidR="00D145C5" w:rsidRPr="00AA5DA2" w:rsidRDefault="00D145C5" w:rsidP="00D145C5">
      <w:pPr>
        <w:rPr>
          <w:ins w:id="311" w:author="Ericsson - Author" w:date="2023-10-24T10:04:00Z"/>
        </w:rPr>
      </w:pPr>
      <w:ins w:id="312"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or prediction</w:t>
        </w:r>
        <w:r w:rsidR="00965F2F">
          <w:t>s</w:t>
        </w:r>
        <w:r>
          <w:t xml:space="preserve">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C36239B" w:rsidR="00D145C5" w:rsidRPr="008B6AE2" w:rsidRDefault="00D145C5" w:rsidP="00E90A22">
      <w:pPr>
        <w:pStyle w:val="B1"/>
        <w:rPr>
          <w:ins w:id="313" w:author="Ericsson - Author" w:date="2023-10-24T10:04:00Z"/>
          <w:iCs/>
        </w:rPr>
      </w:pPr>
      <w:ins w:id="314"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del w:id="315" w:author="CATT" w:date="2023-10-27T16:41:00Z">
          <w:r w:rsidRPr="00D55063" w:rsidDel="002A15B8">
            <w:rPr>
              <w:highlight w:val="yellow"/>
            </w:rPr>
            <w:delText xml:space="preserve">FFS on the details of </w:delText>
          </w:r>
          <w:r w:rsidRPr="00D55063" w:rsidDel="002A15B8">
            <w:rPr>
              <w:i/>
              <w:highlight w:val="yellow"/>
            </w:rPr>
            <w:delText xml:space="preserve">Predicted </w:delText>
          </w:r>
          <w:r w:rsidRPr="00D55063" w:rsidDel="002A15B8">
            <w:rPr>
              <w:i/>
              <w:iCs/>
              <w:highlight w:val="yellow"/>
            </w:rPr>
            <w:delText>Radio</w:delText>
          </w:r>
          <w:r w:rsidRPr="00D55063" w:rsidDel="002A15B8">
            <w:rPr>
              <w:highlight w:val="yellow"/>
            </w:rPr>
            <w:delText xml:space="preserve"> </w:delText>
          </w:r>
          <w:r w:rsidRPr="00D55063" w:rsidDel="002A15B8">
            <w:rPr>
              <w:i/>
              <w:iCs/>
              <w:highlight w:val="yellow"/>
            </w:rPr>
            <w:delText>Resource Status</w:delText>
          </w:r>
          <w:r w:rsidRPr="00D55063" w:rsidDel="002A15B8">
            <w:rPr>
              <w:highlight w:val="yellow"/>
            </w:rPr>
            <w:delText xml:space="preserve"> IE</w:delText>
          </w:r>
          <w:r w:rsidDel="002A15B8">
            <w:delText>.</w:delText>
          </w:r>
        </w:del>
      </w:ins>
    </w:p>
    <w:p w14:paraId="0AC3B5B8" w14:textId="657FAC9B" w:rsidR="00D145C5" w:rsidRPr="00C53737" w:rsidRDefault="00D145C5" w:rsidP="00E90A22">
      <w:pPr>
        <w:pStyle w:val="B1"/>
        <w:rPr>
          <w:ins w:id="316" w:author="Ericsson - Author" w:date="2023-10-24T10:04:00Z"/>
        </w:rPr>
      </w:pPr>
      <w:ins w:id="317"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r w:rsidR="00F60642">
          <w:t>”</w:t>
        </w:r>
        <w:r w:rsidR="005211DA">
          <w:t>.</w:t>
        </w:r>
      </w:ins>
    </w:p>
    <w:p w14:paraId="111EFB99" w14:textId="2ED2923A" w:rsidR="00D145C5" w:rsidRPr="00C53737" w:rsidRDefault="00D145C5" w:rsidP="00E90A22">
      <w:pPr>
        <w:pStyle w:val="B1"/>
        <w:rPr>
          <w:ins w:id="318" w:author="Ericsson - Author" w:date="2023-10-24T10:04:00Z"/>
        </w:rPr>
      </w:pPr>
      <w:ins w:id="319"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
        <w:rPr>
          <w:ins w:id="320" w:author="Ericsson - Author" w:date="2023-10-24T10:04:00Z"/>
        </w:rPr>
      </w:pPr>
      <w:ins w:id="321"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
        <w:rPr>
          <w:ins w:id="322" w:author="Ericsson - Author" w:date="2023-10-24T10:04:00Z"/>
        </w:rPr>
      </w:pPr>
      <w:ins w:id="323"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
        <w:rPr>
          <w:ins w:id="324" w:author="Ericsson - Author" w:date="2023-10-24T10:04:00Z"/>
        </w:rPr>
      </w:pPr>
      <w:ins w:id="325"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
        <w:rPr>
          <w:ins w:id="326" w:author="Ericsson - Author" w:date="2023-10-24T10:04:00Z"/>
        </w:rPr>
      </w:pPr>
      <w:ins w:id="327"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661E1DF0" w14:textId="77777777" w:rsidR="00AE664D" w:rsidRDefault="00724C69" w:rsidP="00AE664D">
      <w:pPr>
        <w:pStyle w:val="B1"/>
        <w:rPr>
          <w:ins w:id="328" w:author="Ericsson - Author" w:date="2023-10-24T10:04:00Z"/>
          <w:lang w:val="en-US"/>
        </w:rPr>
      </w:pPr>
      <w:ins w:id="329" w:author="Ericsson - Author" w:date="2023-10-24T10:04:00Z">
        <w:r>
          <w:rPr>
            <w:rFonts w:hint="eastAsia"/>
          </w:rPr>
          <w:t>-</w:t>
        </w:r>
        <w:r w:rsidR="0045664A">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E13332A" w14:textId="2C6F6019" w:rsidR="00724C69" w:rsidRDefault="00AE664D" w:rsidP="00AE664D">
      <w:pPr>
        <w:pStyle w:val="B1"/>
        <w:rPr>
          <w:ins w:id="330" w:author="Ericsson - Author" w:date="2023-10-24T10:04:00Z"/>
        </w:rPr>
      </w:pPr>
      <w:ins w:id="331"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61D4ADD1" w14:textId="77777777" w:rsidR="002059A8" w:rsidRDefault="002059A8" w:rsidP="002059A8">
      <w:pPr>
        <w:pStyle w:val="4"/>
        <w:rPr>
          <w:ins w:id="332" w:author="Ericsson - Author" w:date="2023-10-24T10:04:00Z"/>
        </w:rPr>
      </w:pPr>
      <w:ins w:id="333" w:author="Ericsson - Author" w:date="2023-10-24T10:04:00Z">
        <w:r>
          <w:t>8.4.AA.3</w:t>
        </w:r>
        <w:r>
          <w:tab/>
          <w:t>Unsuccessful Operation</w:t>
        </w:r>
      </w:ins>
    </w:p>
    <w:bookmarkStart w:id="334" w:name="_MON_1755527279"/>
    <w:bookmarkEnd w:id="334"/>
    <w:p w14:paraId="371D1C4B" w14:textId="79A21C64" w:rsidR="002059A8" w:rsidRDefault="0045664A" w:rsidP="002059A8">
      <w:pPr>
        <w:pStyle w:val="TH"/>
        <w:rPr>
          <w:ins w:id="335" w:author="Ericsson - Author" w:date="2023-10-24T10:04:00Z"/>
        </w:rPr>
      </w:pPr>
      <w:ins w:id="336" w:author="Ericsson - Author" w:date="2023-10-24T10:04:00Z">
        <w:r w:rsidRPr="007104EC">
          <w:object w:dxaOrig="5673" w:dyaOrig="2355" w14:anchorId="7809A8A0">
            <v:shape id="_x0000_i1028" type="#_x0000_t75" style="width:285.6pt;height:119.2pt" o:ole="">
              <v:imagedata r:id="rId18" o:title=""/>
            </v:shape>
            <o:OLEObject Type="Embed" ProgID="Word.Picture.8" ShapeID="_x0000_i1028" DrawAspect="Content" ObjectID="_1760526400" r:id="rId19"/>
          </w:object>
        </w:r>
      </w:ins>
    </w:p>
    <w:p w14:paraId="72D33C44" w14:textId="2A7D8415" w:rsidR="002059A8" w:rsidRDefault="002059A8" w:rsidP="002059A8">
      <w:pPr>
        <w:pStyle w:val="TF"/>
        <w:rPr>
          <w:ins w:id="337" w:author="Ericsson - Author" w:date="2023-10-24T10:04:00Z"/>
        </w:rPr>
      </w:pPr>
      <w:ins w:id="338" w:author="Ericsson - Author" w:date="2023-10-24T10:04:00Z">
        <w:r>
          <w:t xml:space="preserve">Figure 8.4.AA.3-1: </w:t>
        </w:r>
        <w:r w:rsidR="001E16A2">
          <w:t xml:space="preserve">Data Collection </w:t>
        </w:r>
        <w:r>
          <w:t>Reporting Initiation, unsuccessful operation</w:t>
        </w:r>
      </w:ins>
    </w:p>
    <w:p w14:paraId="2CBBE06F" w14:textId="5E9079AE" w:rsidR="002059A8" w:rsidRDefault="002059A8" w:rsidP="002059A8">
      <w:pPr>
        <w:rPr>
          <w:ins w:id="339" w:author="Ericsson - Author" w:date="2023-10-24T10:04:00Z"/>
        </w:rPr>
      </w:pPr>
      <w:ins w:id="340" w:author="Ericsson - Author" w:date="2023-10-24T10:04:00Z">
        <w:r>
          <w:t xml:space="preserve">If </w:t>
        </w:r>
        <w:r w:rsidR="007032D5">
          <w:t>none</w:t>
        </w:r>
        <w:r w:rsidRPr="00447A89">
          <w:t xml:space="preserve"> </w:t>
        </w:r>
        <w:r>
          <w:t>of the requested information can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宋体" w:hint="eastAsia"/>
            <w:lang w:val="en-US" w:eastAsia="zh-CN"/>
          </w:rPr>
          <w:t xml:space="preserve"> with an appropriate cause value</w:t>
        </w:r>
        <w:r>
          <w:t xml:space="preserve">. </w:t>
        </w:r>
      </w:ins>
    </w:p>
    <w:p w14:paraId="3E9DD32C" w14:textId="77777777" w:rsidR="002059A8" w:rsidRDefault="002059A8" w:rsidP="002059A8">
      <w:pPr>
        <w:pStyle w:val="4"/>
        <w:rPr>
          <w:ins w:id="341" w:author="Ericsson - Author" w:date="2023-10-24T10:04:00Z"/>
        </w:rPr>
      </w:pPr>
      <w:ins w:id="342" w:author="Ericsson - Author" w:date="2023-10-24T10:04:00Z">
        <w:r>
          <w:lastRenderedPageBreak/>
          <w:t>8.4.AA.4</w:t>
        </w:r>
        <w:r>
          <w:tab/>
          <w:t>Abnormal Conditions</w:t>
        </w:r>
      </w:ins>
    </w:p>
    <w:p w14:paraId="25500E85" w14:textId="34AC00C0" w:rsidR="00123035" w:rsidRDefault="00123035" w:rsidP="00123035">
      <w:pPr>
        <w:rPr>
          <w:ins w:id="343" w:author="Ericsson - Author" w:date="2023-10-24T10:04:00Z"/>
        </w:rPr>
      </w:pPr>
      <w:ins w:id="344"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6798E711" w:rsidR="00123035" w:rsidRDefault="00123035" w:rsidP="00123035">
      <w:pPr>
        <w:rPr>
          <w:ins w:id="345" w:author="Ericsson - Author" w:date="2023-10-24T10:04:00Z"/>
        </w:rPr>
      </w:pPr>
      <w:ins w:id="346" w:author="Ericsson - Author" w:date="2023-10-24T10:04:00Z">
        <w:r>
          <w:t xml:space="preserve">If the NG-RAN </w:t>
        </w:r>
        <w:r>
          <w:rPr>
            <w:rFonts w:hint="eastAsia"/>
            <w:lang w:val="en-US" w:eastAsia="zh-CN"/>
          </w:rPr>
          <w:t>node</w:t>
        </w:r>
        <w:r>
          <w:rPr>
            <w:vertAlign w:val="subscript"/>
          </w:rPr>
          <w:t>2</w:t>
        </w:r>
        <w:r>
          <w:t xml:space="preserve"> receives a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6FE575BA" w:rsidR="00123035" w:rsidRDefault="00123035" w:rsidP="00123035">
      <w:pPr>
        <w:rPr>
          <w:ins w:id="347" w:author="Ericsson - Author" w:date="2023-10-24T10:04:00Z"/>
          <w:lang w:val="en-US" w:eastAsia="zh-CN"/>
        </w:rPr>
      </w:pPr>
      <w:ins w:id="348" w:author="Ericsson - Author" w:date="2023-10-24T10:0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REQUEST message</w:t>
        </w:r>
        <w:r w:rsidR="00DF18B7">
          <w:t>,</w:t>
        </w:r>
        <w:r>
          <w:t xml:space="preserve"> </w:t>
        </w:r>
        <w:r>
          <w:rPr>
            <w:bCs/>
          </w:rPr>
          <w:t xml:space="preserve">then </w:t>
        </w:r>
        <w:r>
          <w:rPr>
            <w:rFonts w:hint="eastAsia"/>
            <w:lang w:val="en-US" w:eastAsia="zh-CN"/>
          </w:rPr>
          <w:t>NG-RAN node</w:t>
        </w:r>
        <w:r>
          <w:rPr>
            <w:bCs/>
            <w:vertAlign w:val="subscript"/>
          </w:rPr>
          <w:t>2</w:t>
        </w:r>
        <w:r>
          <w:rPr>
            <w:bCs/>
          </w:rPr>
          <w:t xml:space="preserve"> shall initiate a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49" w:author="Ericsson - Author" w:date="2023-10-24T10:04:00Z"/>
          <w:lang w:val="en-US" w:eastAsia="zh-CN"/>
        </w:rPr>
      </w:pPr>
      <w:ins w:id="350"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3"/>
        <w:rPr>
          <w:ins w:id="351" w:author="Ericsson - Author" w:date="2023-10-24T10:04:00Z"/>
        </w:rPr>
      </w:pPr>
      <w:ins w:id="352" w:author="Ericsson - Author" w:date="2023-10-24T10:04:00Z">
        <w:r>
          <w:t>8.4.BB</w:t>
        </w:r>
        <w:r>
          <w:tab/>
        </w:r>
        <w:r w:rsidR="00892390">
          <w:t xml:space="preserve">Data Collection </w:t>
        </w:r>
        <w:r>
          <w:t xml:space="preserve">Reporting </w:t>
        </w:r>
      </w:ins>
    </w:p>
    <w:p w14:paraId="461BC017" w14:textId="77777777" w:rsidR="002059A8" w:rsidRDefault="002059A8" w:rsidP="002059A8">
      <w:pPr>
        <w:pStyle w:val="4"/>
        <w:rPr>
          <w:ins w:id="353" w:author="Ericsson - Author" w:date="2023-10-24T10:04:00Z"/>
        </w:rPr>
      </w:pPr>
      <w:ins w:id="354" w:author="Ericsson - Author" w:date="2023-10-24T10:04:00Z">
        <w:r>
          <w:t>8.4.BB.1</w:t>
        </w:r>
        <w:r>
          <w:tab/>
          <w:t>General</w:t>
        </w:r>
      </w:ins>
    </w:p>
    <w:p w14:paraId="31A4FEB5" w14:textId="50E258C1" w:rsidR="002059A8" w:rsidRDefault="002059A8" w:rsidP="002059A8">
      <w:pPr>
        <w:rPr>
          <w:ins w:id="355" w:author="Ericsson - Author" w:date="2023-10-24T10:04:00Z"/>
        </w:rPr>
      </w:pPr>
      <w:ins w:id="356" w:author="Ericsson - Author" w:date="2023-10-24T10:04:00Z">
        <w:r w:rsidRPr="00C10E8B">
          <w:t xml:space="preserve">This procedure is initiated by an NG-RAN node to report </w:t>
        </w:r>
        <w:r>
          <w:t>information accepted</w:t>
        </w:r>
        <w:r w:rsidRPr="00C10E8B">
          <w:t xml:space="preserve"> by the NG-RAN node following a successful </w:t>
        </w:r>
        <w:r w:rsidR="00892390">
          <w:t xml:space="preserve">Data Collection </w:t>
        </w:r>
        <w:r w:rsidRPr="00C10E8B">
          <w:t>Reporting Initiation procedure</w:t>
        </w:r>
        <w:r w:rsidR="00487EEA">
          <w:t xml:space="preserve"> for the purpose of, e.g., AI/ML in NG-RAN</w:t>
        </w:r>
        <w:r w:rsidRPr="00C10E8B">
          <w:t>.</w:t>
        </w:r>
      </w:ins>
    </w:p>
    <w:p w14:paraId="21CC431E" w14:textId="77777777" w:rsidR="002059A8" w:rsidRDefault="002059A8" w:rsidP="002059A8">
      <w:pPr>
        <w:rPr>
          <w:ins w:id="357" w:author="Ericsson - Author" w:date="2023-10-24T10:04:00Z"/>
        </w:rPr>
      </w:pPr>
      <w:ins w:id="358" w:author="Ericsson - Author" w:date="2023-10-24T10:04:00Z">
        <w:r>
          <w:t xml:space="preserve">The procedure uses </w:t>
        </w:r>
        <w:r>
          <w:rPr>
            <w:lang w:eastAsia="zh-CN"/>
          </w:rPr>
          <w:t>non UE-associated signalling</w:t>
        </w:r>
        <w:r>
          <w:t>.</w:t>
        </w:r>
      </w:ins>
    </w:p>
    <w:p w14:paraId="343795D0" w14:textId="7A83AD5F" w:rsidR="002059A8" w:rsidDel="007379F5" w:rsidRDefault="002059A8" w:rsidP="00E90A22">
      <w:pPr>
        <w:pStyle w:val="EditorsNote"/>
        <w:rPr>
          <w:ins w:id="359" w:author="Ericsson - Author" w:date="2023-10-24T10:04:00Z"/>
          <w:del w:id="360" w:author="CATT" w:date="2023-11-03T14:19:00Z"/>
        </w:rPr>
      </w:pPr>
      <w:ins w:id="361" w:author="Ericsson - Author" w:date="2023-10-24T10:04:00Z">
        <w:del w:id="362" w:author="CATT" w:date="2023-11-03T14:19:00Z">
          <w:r w:rsidRPr="00BF3C50" w:rsidDel="007379F5">
            <w:rPr>
              <w:highlight w:val="yellow"/>
            </w:rPr>
            <w:delText>Editor’s Note: FFS other i</w:delText>
          </w:r>
          <w:r w:rsidDel="007379F5">
            <w:rPr>
              <w:highlight w:val="yellow"/>
            </w:rPr>
            <w:delText>nformation that can be reported</w:delText>
          </w:r>
          <w:r w:rsidRPr="00BF3C50" w:rsidDel="007379F5">
            <w:rPr>
              <w:highlight w:val="yellow"/>
            </w:rPr>
            <w:delText xml:space="preserve"> using this procedure.</w:delText>
          </w:r>
        </w:del>
      </w:ins>
    </w:p>
    <w:p w14:paraId="537B2414" w14:textId="40EB990F" w:rsidR="002059A8" w:rsidRPr="009E64FE" w:rsidDel="007379F5" w:rsidRDefault="002059A8" w:rsidP="00E90A22">
      <w:pPr>
        <w:pStyle w:val="EditorsNote"/>
        <w:rPr>
          <w:ins w:id="363" w:author="Ericsson - Author" w:date="2023-10-24T10:04:00Z"/>
          <w:del w:id="364" w:author="CATT" w:date="2023-11-03T14:19:00Z"/>
        </w:rPr>
      </w:pPr>
      <w:ins w:id="365" w:author="Ericsson - Author" w:date="2023-10-24T10:04:00Z">
        <w:del w:id="366" w:author="CATT" w:date="2023-11-03T14:19:00Z">
          <w:r w:rsidRPr="009E64FE" w:rsidDel="007379F5">
            <w:rPr>
              <w:highlight w:val="yellow"/>
            </w:rPr>
            <w:delText>Editor’s Note: FFS content of AL/ML related information.</w:delText>
          </w:r>
        </w:del>
      </w:ins>
    </w:p>
    <w:p w14:paraId="1C31EC23" w14:textId="77777777" w:rsidR="002059A8" w:rsidRDefault="002059A8" w:rsidP="002059A8">
      <w:pPr>
        <w:pStyle w:val="4"/>
        <w:rPr>
          <w:ins w:id="367" w:author="Ericsson - Author" w:date="2023-10-24T10:04:00Z"/>
        </w:rPr>
      </w:pPr>
      <w:ins w:id="368" w:author="Ericsson - Author" w:date="2023-10-24T10:04:00Z">
        <w:r>
          <w:t>8.4</w:t>
        </w:r>
        <w:proofErr w:type="gramStart"/>
        <w:r>
          <w:t>.BB.2</w:t>
        </w:r>
        <w:proofErr w:type="gramEnd"/>
        <w:r>
          <w:tab/>
          <w:t>Successful Operation</w:t>
        </w:r>
      </w:ins>
    </w:p>
    <w:bookmarkStart w:id="369" w:name="_MON_1755528183"/>
    <w:bookmarkEnd w:id="369"/>
    <w:p w14:paraId="423CBD54" w14:textId="147A20CE" w:rsidR="002059A8" w:rsidRDefault="00707507" w:rsidP="002059A8">
      <w:pPr>
        <w:pStyle w:val="TH"/>
        <w:rPr>
          <w:ins w:id="370" w:author="Ericsson - Author" w:date="2023-10-24T10:04:00Z"/>
        </w:rPr>
      </w:pPr>
      <w:ins w:id="371" w:author="Ericsson - Author" w:date="2023-10-24T10:04:00Z">
        <w:r w:rsidRPr="007104EC">
          <w:object w:dxaOrig="5673" w:dyaOrig="2355" w14:anchorId="2596EEEC">
            <v:shape id="_x0000_i1029" type="#_x0000_t75" style="width:285.6pt;height:117.6pt" o:ole="">
              <v:imagedata r:id="rId20" o:title=""/>
            </v:shape>
            <o:OLEObject Type="Embed" ProgID="Word.Picture.8" ShapeID="_x0000_i1029" DrawAspect="Content" ObjectID="_1760526401" r:id="rId21"/>
          </w:object>
        </w:r>
      </w:ins>
    </w:p>
    <w:p w14:paraId="2F38055A" w14:textId="1673CB71" w:rsidR="002059A8" w:rsidRDefault="002059A8" w:rsidP="002059A8">
      <w:pPr>
        <w:pStyle w:val="TF"/>
        <w:rPr>
          <w:ins w:id="372" w:author="Ericsson - Author" w:date="2023-10-24T10:04:00Z"/>
        </w:rPr>
      </w:pPr>
      <w:ins w:id="373" w:author="Ericsson - Author" w:date="2023-10-24T10:04:00Z">
        <w:r>
          <w:t>Figure 8.4.</w:t>
        </w:r>
        <w:r w:rsidR="00114E7B">
          <w:t>BB</w:t>
        </w:r>
        <w:r>
          <w:t xml:space="preserve">.2-1: </w:t>
        </w:r>
        <w:r w:rsidR="00892390">
          <w:t xml:space="preserve">Data Collection </w:t>
        </w:r>
        <w:r>
          <w:t>Reporting, successful operation</w:t>
        </w:r>
      </w:ins>
    </w:p>
    <w:p w14:paraId="13320C43" w14:textId="708049C5" w:rsidR="002059A8" w:rsidRDefault="002059A8" w:rsidP="002059A8">
      <w:pPr>
        <w:rPr>
          <w:ins w:id="374" w:author="Ericsson - Author" w:date="2023-10-24T10:04:00Z"/>
        </w:rPr>
      </w:pPr>
      <w:ins w:id="375"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rsidR="00892390">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4"/>
        <w:rPr>
          <w:ins w:id="376" w:author="Ericsson - Author" w:date="2023-10-24T10:04:00Z"/>
        </w:rPr>
      </w:pPr>
      <w:ins w:id="377" w:author="Ericsson - Author" w:date="2023-10-24T10:04:00Z">
        <w:r>
          <w:t>8.4.BB.3</w:t>
        </w:r>
        <w:r>
          <w:tab/>
          <w:t>Unsuccessful Operation</w:t>
        </w:r>
      </w:ins>
    </w:p>
    <w:p w14:paraId="4F7E2C3D" w14:textId="77777777" w:rsidR="002059A8" w:rsidRDefault="002059A8" w:rsidP="002059A8">
      <w:pPr>
        <w:rPr>
          <w:ins w:id="378" w:author="Ericsson - Author" w:date="2023-10-24T10:04:00Z"/>
        </w:rPr>
      </w:pPr>
      <w:ins w:id="379" w:author="Ericsson - Author" w:date="2023-10-24T10:04:00Z">
        <w:r>
          <w:t>Not applicable.</w:t>
        </w:r>
      </w:ins>
    </w:p>
    <w:p w14:paraId="3673FF79" w14:textId="77777777" w:rsidR="002059A8" w:rsidRDefault="002059A8" w:rsidP="002059A8">
      <w:pPr>
        <w:pStyle w:val="4"/>
        <w:rPr>
          <w:ins w:id="380" w:author="Ericsson - Author" w:date="2023-10-24T10:04:00Z"/>
        </w:rPr>
      </w:pPr>
      <w:ins w:id="381" w:author="Ericsson - Author" w:date="2023-10-24T10:04:00Z">
        <w:r>
          <w:t>8.4.BB.4</w:t>
        </w:r>
        <w:r>
          <w:tab/>
          <w:t>Abnormal Conditions</w:t>
        </w:r>
      </w:ins>
    </w:p>
    <w:p w14:paraId="69059B27" w14:textId="77777777" w:rsidR="00C64DB8" w:rsidRDefault="00C64DB8" w:rsidP="00C64DB8">
      <w:pPr>
        <w:pStyle w:val="FirstChange"/>
      </w:pPr>
      <w:ins w:id="382" w:author="Ericsson - Author" w:date="2023-10-24T10:04:00Z">
        <w:r>
          <w:t>&lt;&lt;&lt;&lt;&lt;&lt;&lt;&lt;&lt;&lt;&lt;&lt;&lt;&lt;&lt;&lt;&lt;&lt;&lt;&lt;</w:t>
        </w:r>
      </w:ins>
      <w:r>
        <w:t xml:space="preserve"> </w:t>
      </w:r>
      <w:r>
        <w:rPr>
          <w:rFonts w:eastAsia="宋体"/>
          <w:lang w:val="en-US" w:eastAsia="zh-CN"/>
        </w:rPr>
        <w:t>Next</w:t>
      </w:r>
      <w:r>
        <w:rPr>
          <w:rFonts w:eastAsia="宋体" w:hint="eastAsia"/>
          <w:lang w:val="en-US" w:eastAsia="zh-CN"/>
        </w:rPr>
        <w:t xml:space="preserve"> </w:t>
      </w:r>
      <w:r>
        <w:t>Change &gt;&gt;&gt;&gt;&gt;&gt;&gt;&gt;&gt;&gt;&gt;&gt;&gt;&gt;&gt;&gt;&gt;&gt;&gt;&gt;</w:t>
      </w:r>
    </w:p>
    <w:p w14:paraId="05A6D5CF" w14:textId="77777777" w:rsidR="00314413" w:rsidRPr="00FD0425" w:rsidRDefault="00314413" w:rsidP="00314413">
      <w:pPr>
        <w:pStyle w:val="4"/>
      </w:pPr>
      <w:bookmarkStart w:id="383" w:name="_Toc113825139"/>
      <w:bookmarkStart w:id="384" w:name="_Toc138863270"/>
      <w:bookmarkStart w:id="385" w:name="_Toc20955180"/>
      <w:bookmarkStart w:id="386" w:name="_Toc29991375"/>
      <w:bookmarkStart w:id="387" w:name="_Toc36555775"/>
      <w:bookmarkStart w:id="388" w:name="_Toc44497482"/>
      <w:bookmarkStart w:id="389" w:name="_Toc45107870"/>
      <w:bookmarkStart w:id="390" w:name="_Toc45901490"/>
      <w:bookmarkStart w:id="391" w:name="_Toc51850569"/>
      <w:bookmarkStart w:id="392" w:name="_Toc56693572"/>
      <w:bookmarkStart w:id="393" w:name="_Toc64447115"/>
      <w:bookmarkStart w:id="394" w:name="_Toc66286609"/>
      <w:bookmarkStart w:id="395" w:name="_Toc74151304"/>
      <w:bookmarkStart w:id="396" w:name="_Toc88653776"/>
      <w:bookmarkStart w:id="397" w:name="_Toc97904132"/>
      <w:bookmarkStart w:id="398" w:name="_Toc98868197"/>
      <w:bookmarkStart w:id="399" w:name="_Toc105174481"/>
      <w:bookmarkStart w:id="400" w:name="_Toc106109318"/>
      <w:r w:rsidRPr="00FD0425">
        <w:lastRenderedPageBreak/>
        <w:t>9.1.1.1</w:t>
      </w:r>
      <w:r w:rsidRPr="00FD0425">
        <w:tab/>
        <w:t>HANDOVER REQUEST</w:t>
      </w:r>
      <w:bookmarkEnd w:id="383"/>
      <w:bookmarkEnd w:id="384"/>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A15B8">
        <w:trPr>
          <w:tblHeader/>
        </w:trPr>
        <w:tc>
          <w:tcPr>
            <w:tcW w:w="2160" w:type="dxa"/>
          </w:tcPr>
          <w:p w14:paraId="3C3A2919" w14:textId="77777777" w:rsidR="00314413" w:rsidRPr="00FD0425" w:rsidRDefault="00314413" w:rsidP="002A15B8">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A15B8">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A15B8">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A15B8">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A15B8">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A15B8">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A15B8">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A15B8">
        <w:tc>
          <w:tcPr>
            <w:tcW w:w="2160" w:type="dxa"/>
          </w:tcPr>
          <w:p w14:paraId="6ED810D6" w14:textId="77777777" w:rsidR="00314413" w:rsidRPr="00FD0425" w:rsidRDefault="00314413" w:rsidP="002A15B8">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A15B8">
            <w:pPr>
              <w:pStyle w:val="TAL"/>
              <w:keepNext w:val="0"/>
              <w:keepLines w:val="0"/>
              <w:widowControl w:val="0"/>
              <w:rPr>
                <w:lang w:eastAsia="ja-JP"/>
              </w:rPr>
            </w:pPr>
          </w:p>
        </w:tc>
        <w:tc>
          <w:tcPr>
            <w:tcW w:w="1512" w:type="dxa"/>
          </w:tcPr>
          <w:p w14:paraId="0FBDC3B3" w14:textId="77777777" w:rsidR="00314413" w:rsidRPr="00FD0425" w:rsidRDefault="00314413" w:rsidP="002A15B8">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A15B8">
            <w:pPr>
              <w:pStyle w:val="TAL"/>
              <w:keepNext w:val="0"/>
              <w:keepLines w:val="0"/>
              <w:widowControl w:val="0"/>
              <w:rPr>
                <w:lang w:eastAsia="ja-JP"/>
              </w:rPr>
            </w:pPr>
          </w:p>
        </w:tc>
        <w:tc>
          <w:tcPr>
            <w:tcW w:w="1080" w:type="dxa"/>
          </w:tcPr>
          <w:p w14:paraId="47499B90"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2E112BA2" w14:textId="77777777" w:rsidTr="002A15B8">
        <w:tc>
          <w:tcPr>
            <w:tcW w:w="2160" w:type="dxa"/>
          </w:tcPr>
          <w:p w14:paraId="5910B896" w14:textId="77777777" w:rsidR="00314413" w:rsidRPr="00FD0425" w:rsidRDefault="00314413" w:rsidP="002A15B8">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A15B8">
            <w:pPr>
              <w:pStyle w:val="TAL"/>
              <w:keepNext w:val="0"/>
              <w:keepLines w:val="0"/>
              <w:widowControl w:val="0"/>
              <w:rPr>
                <w:lang w:eastAsia="ja-JP"/>
              </w:rPr>
            </w:pPr>
          </w:p>
        </w:tc>
        <w:tc>
          <w:tcPr>
            <w:tcW w:w="1512" w:type="dxa"/>
          </w:tcPr>
          <w:p w14:paraId="01C41920" w14:textId="77777777" w:rsidR="00314413" w:rsidRPr="00FD0425" w:rsidRDefault="00314413" w:rsidP="002A15B8">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A15B8">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3103FC13" w14:textId="77777777" w:rsidTr="002A15B8">
        <w:tc>
          <w:tcPr>
            <w:tcW w:w="2160" w:type="dxa"/>
          </w:tcPr>
          <w:p w14:paraId="63C3AA1C" w14:textId="77777777" w:rsidR="00314413" w:rsidRPr="00FD0425" w:rsidRDefault="00314413" w:rsidP="002A15B8">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A15B8">
            <w:pPr>
              <w:pStyle w:val="TAL"/>
              <w:keepNext w:val="0"/>
              <w:keepLines w:val="0"/>
              <w:widowControl w:val="0"/>
              <w:rPr>
                <w:lang w:eastAsia="ja-JP"/>
              </w:rPr>
            </w:pPr>
          </w:p>
        </w:tc>
        <w:tc>
          <w:tcPr>
            <w:tcW w:w="1512" w:type="dxa"/>
          </w:tcPr>
          <w:p w14:paraId="4BCB07A9" w14:textId="77777777" w:rsidR="00314413" w:rsidRPr="00FD0425" w:rsidRDefault="00314413" w:rsidP="002A15B8">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A15B8">
            <w:pPr>
              <w:pStyle w:val="TAL"/>
              <w:keepNext w:val="0"/>
              <w:keepLines w:val="0"/>
              <w:widowControl w:val="0"/>
              <w:rPr>
                <w:lang w:eastAsia="ja-JP"/>
              </w:rPr>
            </w:pPr>
          </w:p>
        </w:tc>
        <w:tc>
          <w:tcPr>
            <w:tcW w:w="1080" w:type="dxa"/>
          </w:tcPr>
          <w:p w14:paraId="429D22D0"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5E3E927B" w14:textId="77777777" w:rsidTr="002A15B8">
        <w:tc>
          <w:tcPr>
            <w:tcW w:w="2160" w:type="dxa"/>
          </w:tcPr>
          <w:p w14:paraId="00EA24F8" w14:textId="77777777" w:rsidR="00314413" w:rsidRPr="00FD0425" w:rsidRDefault="00314413" w:rsidP="002A15B8">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A15B8">
            <w:pPr>
              <w:pStyle w:val="TAL"/>
              <w:keepNext w:val="0"/>
              <w:keepLines w:val="0"/>
              <w:widowControl w:val="0"/>
              <w:rPr>
                <w:lang w:eastAsia="ja-JP"/>
              </w:rPr>
            </w:pPr>
          </w:p>
        </w:tc>
        <w:tc>
          <w:tcPr>
            <w:tcW w:w="1512" w:type="dxa"/>
          </w:tcPr>
          <w:p w14:paraId="0BD32B10" w14:textId="77777777" w:rsidR="00314413" w:rsidRPr="00FD0425" w:rsidRDefault="00314413" w:rsidP="002A15B8">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A15B8">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404CD165" w14:textId="77777777" w:rsidTr="002A15B8">
        <w:tc>
          <w:tcPr>
            <w:tcW w:w="2160" w:type="dxa"/>
          </w:tcPr>
          <w:p w14:paraId="218671EB" w14:textId="77777777" w:rsidR="00314413" w:rsidRPr="00FD0425" w:rsidRDefault="00314413" w:rsidP="002A15B8">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A15B8">
            <w:pPr>
              <w:pStyle w:val="TAL"/>
              <w:keepNext w:val="0"/>
              <w:keepLines w:val="0"/>
              <w:widowControl w:val="0"/>
              <w:rPr>
                <w:lang w:eastAsia="ja-JP"/>
              </w:rPr>
            </w:pPr>
          </w:p>
        </w:tc>
        <w:tc>
          <w:tcPr>
            <w:tcW w:w="1512" w:type="dxa"/>
          </w:tcPr>
          <w:p w14:paraId="209ECD2E" w14:textId="77777777" w:rsidR="00314413" w:rsidRPr="00FD0425" w:rsidRDefault="00314413" w:rsidP="002A15B8">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A15B8">
            <w:pPr>
              <w:pStyle w:val="TAL"/>
              <w:keepNext w:val="0"/>
              <w:keepLines w:val="0"/>
              <w:widowControl w:val="0"/>
              <w:rPr>
                <w:lang w:eastAsia="ja-JP"/>
              </w:rPr>
            </w:pPr>
          </w:p>
        </w:tc>
        <w:tc>
          <w:tcPr>
            <w:tcW w:w="1080" w:type="dxa"/>
          </w:tcPr>
          <w:p w14:paraId="27C4505C"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0656C043" w14:textId="77777777" w:rsidTr="002A15B8">
        <w:tc>
          <w:tcPr>
            <w:tcW w:w="2160" w:type="dxa"/>
          </w:tcPr>
          <w:p w14:paraId="5E09EF1C" w14:textId="77777777" w:rsidR="00314413" w:rsidRPr="00FD0425" w:rsidRDefault="00314413" w:rsidP="002A15B8">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A15B8">
            <w:pPr>
              <w:pStyle w:val="TAL"/>
              <w:keepNext w:val="0"/>
              <w:keepLines w:val="0"/>
              <w:widowControl w:val="0"/>
              <w:rPr>
                <w:lang w:eastAsia="ja-JP"/>
              </w:rPr>
            </w:pPr>
          </w:p>
        </w:tc>
        <w:tc>
          <w:tcPr>
            <w:tcW w:w="1080" w:type="dxa"/>
          </w:tcPr>
          <w:p w14:paraId="78FAB192" w14:textId="77777777" w:rsidR="00314413" w:rsidRPr="00FD0425" w:rsidRDefault="00314413" w:rsidP="002A15B8">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A15B8">
            <w:pPr>
              <w:pStyle w:val="TAL"/>
              <w:keepNext w:val="0"/>
              <w:keepLines w:val="0"/>
              <w:widowControl w:val="0"/>
              <w:rPr>
                <w:lang w:eastAsia="ja-JP"/>
              </w:rPr>
            </w:pPr>
          </w:p>
        </w:tc>
        <w:tc>
          <w:tcPr>
            <w:tcW w:w="1728" w:type="dxa"/>
          </w:tcPr>
          <w:p w14:paraId="448A339E" w14:textId="77777777" w:rsidR="00314413" w:rsidRPr="00FD0425" w:rsidRDefault="00314413" w:rsidP="002A15B8">
            <w:pPr>
              <w:pStyle w:val="TAL"/>
              <w:keepNext w:val="0"/>
              <w:keepLines w:val="0"/>
              <w:widowControl w:val="0"/>
              <w:rPr>
                <w:lang w:eastAsia="ja-JP"/>
              </w:rPr>
            </w:pPr>
          </w:p>
        </w:tc>
        <w:tc>
          <w:tcPr>
            <w:tcW w:w="1080" w:type="dxa"/>
          </w:tcPr>
          <w:p w14:paraId="04EB14C3" w14:textId="77777777" w:rsidR="00314413" w:rsidRPr="00FD0425" w:rsidRDefault="00314413" w:rsidP="002A15B8">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A15B8">
            <w:pPr>
              <w:pStyle w:val="TAC"/>
              <w:keepNext w:val="0"/>
              <w:keepLines w:val="0"/>
              <w:widowControl w:val="0"/>
              <w:rPr>
                <w:lang w:eastAsia="ja-JP"/>
              </w:rPr>
            </w:pPr>
            <w:r w:rsidRPr="00FD0425">
              <w:rPr>
                <w:lang w:eastAsia="ja-JP"/>
              </w:rPr>
              <w:t>reject</w:t>
            </w:r>
          </w:p>
        </w:tc>
      </w:tr>
      <w:tr w:rsidR="00314413" w:rsidRPr="00FD0425" w14:paraId="3DA70BB7" w14:textId="77777777" w:rsidTr="002A15B8">
        <w:tc>
          <w:tcPr>
            <w:tcW w:w="2160" w:type="dxa"/>
          </w:tcPr>
          <w:p w14:paraId="491A6C6F" w14:textId="77777777" w:rsidR="00314413" w:rsidRPr="00FD0425" w:rsidRDefault="00314413" w:rsidP="002A15B8">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A15B8">
            <w:pPr>
              <w:pStyle w:val="TAL"/>
              <w:keepNext w:val="0"/>
              <w:keepLines w:val="0"/>
              <w:widowControl w:val="0"/>
              <w:rPr>
                <w:lang w:eastAsia="ja-JP"/>
              </w:rPr>
            </w:pPr>
          </w:p>
        </w:tc>
        <w:tc>
          <w:tcPr>
            <w:tcW w:w="1512" w:type="dxa"/>
          </w:tcPr>
          <w:p w14:paraId="781749A3" w14:textId="77777777" w:rsidR="00314413" w:rsidRPr="00FD0425" w:rsidRDefault="00314413" w:rsidP="002A15B8">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A15B8">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A15B8">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A15B8">
            <w:pPr>
              <w:pStyle w:val="TAC"/>
              <w:keepNext w:val="0"/>
              <w:keepLines w:val="0"/>
              <w:widowControl w:val="0"/>
              <w:rPr>
                <w:lang w:eastAsia="ja-JP"/>
              </w:rPr>
            </w:pPr>
          </w:p>
        </w:tc>
      </w:tr>
      <w:tr w:rsidR="00314413" w:rsidRPr="00FD0425" w14:paraId="69FB1C8D" w14:textId="77777777" w:rsidTr="002A15B8">
        <w:tc>
          <w:tcPr>
            <w:tcW w:w="2160" w:type="dxa"/>
          </w:tcPr>
          <w:p w14:paraId="4C793895" w14:textId="77777777" w:rsidR="00314413" w:rsidRPr="00FD0425" w:rsidRDefault="00314413" w:rsidP="002A15B8">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A15B8">
            <w:pPr>
              <w:pStyle w:val="TAL"/>
              <w:keepNext w:val="0"/>
              <w:keepLines w:val="0"/>
              <w:widowControl w:val="0"/>
              <w:rPr>
                <w:lang w:eastAsia="ja-JP"/>
              </w:rPr>
            </w:pPr>
          </w:p>
        </w:tc>
        <w:tc>
          <w:tcPr>
            <w:tcW w:w="1512" w:type="dxa"/>
          </w:tcPr>
          <w:p w14:paraId="5C9C63BB" w14:textId="77777777" w:rsidR="00314413" w:rsidRPr="00FD0425" w:rsidRDefault="00314413" w:rsidP="002A15B8">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A15B8">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A15B8">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A15B8">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A15B8">
            <w:pPr>
              <w:pStyle w:val="TAC"/>
              <w:keepNext w:val="0"/>
              <w:keepLines w:val="0"/>
              <w:widowControl w:val="0"/>
              <w:rPr>
                <w:lang w:eastAsia="ja-JP"/>
              </w:rPr>
            </w:pPr>
          </w:p>
        </w:tc>
      </w:tr>
      <w:tr w:rsidR="00314413" w:rsidRPr="00FD0425" w14:paraId="300F956C" w14:textId="77777777" w:rsidTr="002A15B8">
        <w:tc>
          <w:tcPr>
            <w:tcW w:w="2160" w:type="dxa"/>
          </w:tcPr>
          <w:p w14:paraId="6183487A" w14:textId="77777777" w:rsidR="00314413" w:rsidRPr="00FD0425" w:rsidRDefault="00314413" w:rsidP="002A15B8">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A15B8">
            <w:pPr>
              <w:pStyle w:val="TAL"/>
              <w:keepNext w:val="0"/>
              <w:keepLines w:val="0"/>
              <w:widowControl w:val="0"/>
              <w:rPr>
                <w:lang w:eastAsia="ja-JP"/>
              </w:rPr>
            </w:pPr>
          </w:p>
        </w:tc>
        <w:tc>
          <w:tcPr>
            <w:tcW w:w="1512" w:type="dxa"/>
          </w:tcPr>
          <w:p w14:paraId="65653958" w14:textId="77777777" w:rsidR="00314413" w:rsidRPr="00FD0425" w:rsidRDefault="00314413" w:rsidP="002A15B8">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A15B8">
            <w:pPr>
              <w:pStyle w:val="TAL"/>
              <w:keepNext w:val="0"/>
              <w:keepLines w:val="0"/>
              <w:widowControl w:val="0"/>
              <w:rPr>
                <w:lang w:eastAsia="ja-JP"/>
              </w:rPr>
            </w:pPr>
          </w:p>
        </w:tc>
        <w:tc>
          <w:tcPr>
            <w:tcW w:w="1080" w:type="dxa"/>
          </w:tcPr>
          <w:p w14:paraId="337F6F17"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A15B8">
            <w:pPr>
              <w:pStyle w:val="TAC"/>
              <w:keepNext w:val="0"/>
              <w:keepLines w:val="0"/>
              <w:widowControl w:val="0"/>
              <w:rPr>
                <w:lang w:eastAsia="ja-JP"/>
              </w:rPr>
            </w:pPr>
          </w:p>
        </w:tc>
      </w:tr>
      <w:tr w:rsidR="00314413" w:rsidRPr="00FD0425" w14:paraId="3EB61058" w14:textId="77777777" w:rsidTr="002A15B8">
        <w:tc>
          <w:tcPr>
            <w:tcW w:w="2160" w:type="dxa"/>
          </w:tcPr>
          <w:p w14:paraId="60E42F51" w14:textId="77777777" w:rsidR="00314413" w:rsidRPr="00FD0425" w:rsidRDefault="00314413" w:rsidP="002A15B8">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A15B8">
            <w:pPr>
              <w:pStyle w:val="TAL"/>
              <w:keepNext w:val="0"/>
              <w:keepLines w:val="0"/>
              <w:widowControl w:val="0"/>
              <w:rPr>
                <w:lang w:eastAsia="ja-JP"/>
              </w:rPr>
            </w:pPr>
          </w:p>
        </w:tc>
        <w:tc>
          <w:tcPr>
            <w:tcW w:w="1512" w:type="dxa"/>
          </w:tcPr>
          <w:p w14:paraId="7407D429" w14:textId="77777777" w:rsidR="00314413" w:rsidRPr="00FD0425" w:rsidRDefault="00314413" w:rsidP="002A15B8">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A15B8">
            <w:pPr>
              <w:pStyle w:val="TAL"/>
              <w:keepNext w:val="0"/>
              <w:keepLines w:val="0"/>
              <w:widowControl w:val="0"/>
              <w:rPr>
                <w:lang w:eastAsia="ja-JP"/>
              </w:rPr>
            </w:pPr>
          </w:p>
        </w:tc>
        <w:tc>
          <w:tcPr>
            <w:tcW w:w="1080" w:type="dxa"/>
          </w:tcPr>
          <w:p w14:paraId="575D281F"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A15B8">
            <w:pPr>
              <w:pStyle w:val="TAC"/>
              <w:keepNext w:val="0"/>
              <w:keepLines w:val="0"/>
              <w:widowControl w:val="0"/>
              <w:rPr>
                <w:lang w:eastAsia="ja-JP"/>
              </w:rPr>
            </w:pPr>
          </w:p>
        </w:tc>
      </w:tr>
      <w:tr w:rsidR="00314413" w:rsidRPr="00FD0425" w14:paraId="767A6013" w14:textId="77777777" w:rsidTr="002A15B8">
        <w:tc>
          <w:tcPr>
            <w:tcW w:w="2160" w:type="dxa"/>
          </w:tcPr>
          <w:p w14:paraId="699DD250" w14:textId="77777777" w:rsidR="00314413" w:rsidRPr="00FD0425" w:rsidRDefault="00314413" w:rsidP="002A15B8">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A15B8">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A15B8">
            <w:pPr>
              <w:pStyle w:val="TAL"/>
              <w:keepNext w:val="0"/>
              <w:keepLines w:val="0"/>
              <w:widowControl w:val="0"/>
              <w:rPr>
                <w:lang w:eastAsia="ja-JP"/>
              </w:rPr>
            </w:pPr>
          </w:p>
        </w:tc>
        <w:tc>
          <w:tcPr>
            <w:tcW w:w="1512" w:type="dxa"/>
          </w:tcPr>
          <w:p w14:paraId="2839E05E" w14:textId="77777777" w:rsidR="00314413" w:rsidRPr="00FD0425" w:rsidRDefault="00314413" w:rsidP="002A15B8">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A15B8">
            <w:pPr>
              <w:pStyle w:val="TAL"/>
              <w:keepNext w:val="0"/>
              <w:keepLines w:val="0"/>
              <w:widowControl w:val="0"/>
              <w:rPr>
                <w:lang w:eastAsia="ja-JP"/>
              </w:rPr>
            </w:pPr>
          </w:p>
        </w:tc>
        <w:tc>
          <w:tcPr>
            <w:tcW w:w="1080" w:type="dxa"/>
          </w:tcPr>
          <w:p w14:paraId="62327AFF"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A15B8">
            <w:pPr>
              <w:pStyle w:val="TAC"/>
              <w:keepNext w:val="0"/>
              <w:keepLines w:val="0"/>
              <w:widowControl w:val="0"/>
              <w:rPr>
                <w:lang w:eastAsia="ja-JP"/>
              </w:rPr>
            </w:pPr>
          </w:p>
        </w:tc>
      </w:tr>
      <w:tr w:rsidR="00314413" w:rsidRPr="00FD0425" w14:paraId="33AFEBD1" w14:textId="77777777" w:rsidTr="002A15B8">
        <w:tc>
          <w:tcPr>
            <w:tcW w:w="2160" w:type="dxa"/>
          </w:tcPr>
          <w:p w14:paraId="4FC4A3D3" w14:textId="77777777" w:rsidR="00314413" w:rsidRPr="00FD0425" w:rsidRDefault="00314413" w:rsidP="002A15B8">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A15B8">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A15B8">
            <w:pPr>
              <w:pStyle w:val="TAL"/>
              <w:keepNext w:val="0"/>
              <w:keepLines w:val="0"/>
              <w:widowControl w:val="0"/>
              <w:rPr>
                <w:lang w:eastAsia="ja-JP"/>
              </w:rPr>
            </w:pPr>
          </w:p>
        </w:tc>
        <w:tc>
          <w:tcPr>
            <w:tcW w:w="1512" w:type="dxa"/>
          </w:tcPr>
          <w:p w14:paraId="3080616F" w14:textId="77777777" w:rsidR="00314413" w:rsidRPr="00FD0425" w:rsidRDefault="00314413" w:rsidP="002A15B8">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A15B8">
            <w:pPr>
              <w:pStyle w:val="TAL"/>
              <w:keepNext w:val="0"/>
              <w:keepLines w:val="0"/>
              <w:widowControl w:val="0"/>
              <w:rPr>
                <w:lang w:eastAsia="ja-JP"/>
              </w:rPr>
            </w:pPr>
          </w:p>
        </w:tc>
        <w:tc>
          <w:tcPr>
            <w:tcW w:w="1080" w:type="dxa"/>
          </w:tcPr>
          <w:p w14:paraId="0EF6A4D1"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A15B8">
            <w:pPr>
              <w:pStyle w:val="TAC"/>
              <w:keepNext w:val="0"/>
              <w:keepLines w:val="0"/>
              <w:widowControl w:val="0"/>
              <w:rPr>
                <w:lang w:eastAsia="ja-JP"/>
              </w:rPr>
            </w:pPr>
          </w:p>
        </w:tc>
      </w:tr>
      <w:tr w:rsidR="00314413" w:rsidRPr="00FD0425" w14:paraId="7CD9920C" w14:textId="77777777" w:rsidTr="002A15B8">
        <w:tc>
          <w:tcPr>
            <w:tcW w:w="2160" w:type="dxa"/>
          </w:tcPr>
          <w:p w14:paraId="7EF68C1C" w14:textId="77777777" w:rsidR="00314413" w:rsidRPr="00FD0425" w:rsidRDefault="00314413" w:rsidP="002A15B8">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A15B8">
            <w:pPr>
              <w:pStyle w:val="TAL"/>
              <w:keepNext w:val="0"/>
              <w:keepLines w:val="0"/>
              <w:widowControl w:val="0"/>
              <w:rPr>
                <w:lang w:eastAsia="ja-JP"/>
              </w:rPr>
            </w:pPr>
          </w:p>
        </w:tc>
        <w:tc>
          <w:tcPr>
            <w:tcW w:w="1080" w:type="dxa"/>
          </w:tcPr>
          <w:p w14:paraId="2709A6CC" w14:textId="77777777" w:rsidR="00314413" w:rsidRPr="00FD0425" w:rsidRDefault="00314413" w:rsidP="002A15B8">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A15B8">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A15B8">
            <w:pPr>
              <w:pStyle w:val="TAL"/>
              <w:keepNext w:val="0"/>
              <w:keepLines w:val="0"/>
              <w:widowControl w:val="0"/>
              <w:rPr>
                <w:lang w:eastAsia="ja-JP"/>
              </w:rPr>
            </w:pPr>
            <w:r w:rsidRPr="00FD0425">
              <w:rPr>
                <w:lang w:eastAsia="ja-JP"/>
              </w:rPr>
              <w:t>Similar to NG-C signalling, containing UL tunnel information per PDU Session Resource;</w:t>
            </w:r>
          </w:p>
          <w:p w14:paraId="21EB10C7" w14:textId="77777777" w:rsidR="00314413" w:rsidRPr="00FD0425" w:rsidRDefault="00314413" w:rsidP="002A15B8">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A15B8">
            <w:pPr>
              <w:pStyle w:val="TAC"/>
              <w:keepNext w:val="0"/>
              <w:keepLines w:val="0"/>
              <w:widowControl w:val="0"/>
              <w:rPr>
                <w:lang w:eastAsia="ja-JP"/>
              </w:rPr>
            </w:pPr>
          </w:p>
        </w:tc>
      </w:tr>
      <w:tr w:rsidR="00314413" w:rsidRPr="00FD0425" w14:paraId="61BFB1F9" w14:textId="77777777" w:rsidTr="002A15B8">
        <w:tc>
          <w:tcPr>
            <w:tcW w:w="2160" w:type="dxa"/>
          </w:tcPr>
          <w:p w14:paraId="41C4D6F0" w14:textId="77777777" w:rsidR="00314413" w:rsidRPr="00FD0425" w:rsidRDefault="00314413" w:rsidP="002A15B8">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A15B8">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A15B8">
            <w:pPr>
              <w:pStyle w:val="TAL"/>
              <w:keepNext w:val="0"/>
              <w:keepLines w:val="0"/>
              <w:widowControl w:val="0"/>
              <w:rPr>
                <w:lang w:eastAsia="ja-JP"/>
              </w:rPr>
            </w:pPr>
          </w:p>
        </w:tc>
        <w:tc>
          <w:tcPr>
            <w:tcW w:w="1512" w:type="dxa"/>
          </w:tcPr>
          <w:p w14:paraId="0FD37D6E" w14:textId="77777777" w:rsidR="00314413" w:rsidRPr="00FD0425" w:rsidRDefault="00314413" w:rsidP="002A15B8">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A15B8">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proofErr w:type="spellStart"/>
            <w:r w:rsidRPr="00FD0425">
              <w:rPr>
                <w:rFonts w:hint="eastAsia"/>
                <w:lang w:eastAsia="zh-CN"/>
              </w:rPr>
              <w:t>ng-eNB</w:t>
            </w:r>
            <w:proofErr w:type="spellEnd"/>
            <w:r w:rsidRPr="00FD0425">
              <w:rPr>
                <w:lang w:eastAsia="ja-JP"/>
              </w:rPr>
              <w:t>,</w:t>
            </w:r>
          </w:p>
          <w:p w14:paraId="1E07A6DA" w14:textId="77777777" w:rsidR="00314413" w:rsidRPr="00FD0425" w:rsidRDefault="00314413" w:rsidP="002A15B8">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A15B8">
            <w:pPr>
              <w:pStyle w:val="TAC"/>
              <w:keepNext w:val="0"/>
              <w:keepLines w:val="0"/>
              <w:widowControl w:val="0"/>
              <w:rPr>
                <w:lang w:eastAsia="ja-JP"/>
              </w:rPr>
            </w:pPr>
            <w:r w:rsidRPr="00FD0425">
              <w:rPr>
                <w:lang w:eastAsia="ja-JP"/>
              </w:rPr>
              <w:lastRenderedPageBreak/>
              <w:t>–</w:t>
            </w:r>
          </w:p>
        </w:tc>
        <w:tc>
          <w:tcPr>
            <w:tcW w:w="1080" w:type="dxa"/>
          </w:tcPr>
          <w:p w14:paraId="4C9A97D5" w14:textId="77777777" w:rsidR="00314413" w:rsidRPr="00FD0425" w:rsidRDefault="00314413" w:rsidP="002A15B8">
            <w:pPr>
              <w:pStyle w:val="TAC"/>
              <w:keepNext w:val="0"/>
              <w:keepLines w:val="0"/>
              <w:widowControl w:val="0"/>
              <w:rPr>
                <w:lang w:eastAsia="ja-JP"/>
              </w:rPr>
            </w:pPr>
          </w:p>
        </w:tc>
      </w:tr>
      <w:tr w:rsidR="00314413" w:rsidRPr="00FD0425" w14:paraId="203685BB" w14:textId="77777777" w:rsidTr="002A15B8">
        <w:tc>
          <w:tcPr>
            <w:tcW w:w="2160" w:type="dxa"/>
          </w:tcPr>
          <w:p w14:paraId="121B975E" w14:textId="77777777" w:rsidR="00314413" w:rsidRPr="00FD0425" w:rsidRDefault="00314413" w:rsidP="002A15B8">
            <w:pPr>
              <w:pStyle w:val="TAL"/>
              <w:keepNext w:val="0"/>
              <w:keepLines w:val="0"/>
              <w:widowControl w:val="0"/>
              <w:ind w:left="113"/>
              <w:rPr>
                <w:lang w:eastAsia="ja-JP"/>
              </w:rPr>
            </w:pPr>
            <w:r w:rsidRPr="00FD0425">
              <w:rPr>
                <w:rFonts w:eastAsia="Batang" w:cs="Arial"/>
                <w:lang w:eastAsia="ja-JP"/>
              </w:rPr>
              <w:lastRenderedPageBreak/>
              <w:t>&gt;Location Reporting Information</w:t>
            </w:r>
          </w:p>
        </w:tc>
        <w:tc>
          <w:tcPr>
            <w:tcW w:w="1080" w:type="dxa"/>
          </w:tcPr>
          <w:p w14:paraId="478AB8EE"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A15B8">
            <w:pPr>
              <w:pStyle w:val="TAL"/>
              <w:keepNext w:val="0"/>
              <w:keepLines w:val="0"/>
              <w:widowControl w:val="0"/>
              <w:rPr>
                <w:lang w:eastAsia="ja-JP"/>
              </w:rPr>
            </w:pPr>
          </w:p>
        </w:tc>
        <w:tc>
          <w:tcPr>
            <w:tcW w:w="1512" w:type="dxa"/>
          </w:tcPr>
          <w:p w14:paraId="0D2406DF" w14:textId="77777777" w:rsidR="00314413" w:rsidRPr="00FD0425" w:rsidRDefault="00314413" w:rsidP="002A15B8">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A15B8">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A15B8">
            <w:pPr>
              <w:pStyle w:val="TAC"/>
              <w:keepNext w:val="0"/>
              <w:keepLines w:val="0"/>
              <w:widowControl w:val="0"/>
              <w:rPr>
                <w:lang w:eastAsia="ja-JP"/>
              </w:rPr>
            </w:pPr>
          </w:p>
        </w:tc>
      </w:tr>
      <w:tr w:rsidR="00314413" w:rsidRPr="00FD0425" w14:paraId="23BA8A05" w14:textId="77777777" w:rsidTr="002A15B8">
        <w:tc>
          <w:tcPr>
            <w:tcW w:w="2160" w:type="dxa"/>
          </w:tcPr>
          <w:p w14:paraId="66B51CB1" w14:textId="77777777" w:rsidR="00314413" w:rsidRPr="00FD0425" w:rsidRDefault="00314413" w:rsidP="002A15B8">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A15B8">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A15B8">
            <w:pPr>
              <w:pStyle w:val="TAL"/>
              <w:keepNext w:val="0"/>
              <w:keepLines w:val="0"/>
              <w:widowControl w:val="0"/>
              <w:rPr>
                <w:lang w:eastAsia="ja-JP"/>
              </w:rPr>
            </w:pPr>
          </w:p>
        </w:tc>
        <w:tc>
          <w:tcPr>
            <w:tcW w:w="1512" w:type="dxa"/>
          </w:tcPr>
          <w:p w14:paraId="6D1FE920" w14:textId="77777777" w:rsidR="00314413" w:rsidRPr="00FD0425" w:rsidRDefault="00314413" w:rsidP="002A15B8">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A15B8">
            <w:pPr>
              <w:pStyle w:val="TAL"/>
              <w:keepNext w:val="0"/>
              <w:keepLines w:val="0"/>
              <w:widowControl w:val="0"/>
              <w:rPr>
                <w:lang w:eastAsia="ja-JP"/>
              </w:rPr>
            </w:pPr>
          </w:p>
        </w:tc>
        <w:tc>
          <w:tcPr>
            <w:tcW w:w="1080" w:type="dxa"/>
          </w:tcPr>
          <w:p w14:paraId="24717976" w14:textId="77777777" w:rsidR="00314413" w:rsidRPr="00FD0425" w:rsidRDefault="00314413" w:rsidP="002A15B8">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A15B8">
            <w:pPr>
              <w:pStyle w:val="TAC"/>
              <w:keepNext w:val="0"/>
              <w:keepLines w:val="0"/>
              <w:widowControl w:val="0"/>
              <w:rPr>
                <w:lang w:eastAsia="ja-JP"/>
              </w:rPr>
            </w:pPr>
          </w:p>
        </w:tc>
      </w:tr>
      <w:tr w:rsidR="00314413" w:rsidRPr="00FD0425" w14:paraId="36293F1B" w14:textId="77777777" w:rsidTr="002A15B8">
        <w:tc>
          <w:tcPr>
            <w:tcW w:w="2160" w:type="dxa"/>
          </w:tcPr>
          <w:p w14:paraId="464DA939" w14:textId="77777777" w:rsidR="00314413" w:rsidRPr="00FD0425" w:rsidRDefault="00314413" w:rsidP="002A15B8">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A15B8">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A15B8">
            <w:pPr>
              <w:pStyle w:val="TAL"/>
              <w:keepNext w:val="0"/>
              <w:keepLines w:val="0"/>
              <w:widowControl w:val="0"/>
              <w:rPr>
                <w:lang w:eastAsia="ja-JP"/>
              </w:rPr>
            </w:pPr>
          </w:p>
        </w:tc>
        <w:tc>
          <w:tcPr>
            <w:tcW w:w="1512" w:type="dxa"/>
          </w:tcPr>
          <w:p w14:paraId="50701400" w14:textId="77777777" w:rsidR="00314413" w:rsidRPr="00FD0425" w:rsidRDefault="00314413" w:rsidP="002A15B8">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A15B8">
            <w:pPr>
              <w:pStyle w:val="TAL"/>
              <w:keepNext w:val="0"/>
              <w:keepLines w:val="0"/>
              <w:widowControl w:val="0"/>
              <w:rPr>
                <w:lang w:eastAsia="ja-JP"/>
              </w:rPr>
            </w:pPr>
          </w:p>
        </w:tc>
        <w:tc>
          <w:tcPr>
            <w:tcW w:w="1080" w:type="dxa"/>
          </w:tcPr>
          <w:p w14:paraId="2B0DC48E" w14:textId="77777777" w:rsidR="00314413" w:rsidRPr="00FD0425" w:rsidRDefault="00314413" w:rsidP="002A15B8">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A15B8">
            <w:pPr>
              <w:pStyle w:val="TAC"/>
              <w:keepNext w:val="0"/>
              <w:keepLines w:val="0"/>
              <w:widowControl w:val="0"/>
              <w:rPr>
                <w:lang w:eastAsia="ja-JP"/>
              </w:rPr>
            </w:pPr>
            <w:r>
              <w:rPr>
                <w:lang w:eastAsia="ja-JP"/>
              </w:rPr>
              <w:t>ignore</w:t>
            </w:r>
          </w:p>
        </w:tc>
      </w:tr>
      <w:tr w:rsidR="00314413" w:rsidRPr="00FD0425" w14:paraId="2DB71953" w14:textId="77777777" w:rsidTr="002A15B8">
        <w:tc>
          <w:tcPr>
            <w:tcW w:w="2160" w:type="dxa"/>
          </w:tcPr>
          <w:p w14:paraId="6766B6D0" w14:textId="77777777" w:rsidR="00314413" w:rsidRDefault="00314413" w:rsidP="002A15B8">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A15B8">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A15B8">
            <w:pPr>
              <w:pStyle w:val="TAL"/>
              <w:keepNext w:val="0"/>
              <w:keepLines w:val="0"/>
              <w:widowControl w:val="0"/>
              <w:rPr>
                <w:lang w:eastAsia="ja-JP"/>
              </w:rPr>
            </w:pPr>
          </w:p>
        </w:tc>
        <w:tc>
          <w:tcPr>
            <w:tcW w:w="1512" w:type="dxa"/>
          </w:tcPr>
          <w:p w14:paraId="3FD04696" w14:textId="77777777" w:rsidR="00314413" w:rsidRDefault="00314413" w:rsidP="002A15B8">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A15B8">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A15B8">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A15B8">
            <w:pPr>
              <w:pStyle w:val="TAC"/>
              <w:keepNext w:val="0"/>
              <w:keepLines w:val="0"/>
              <w:widowControl w:val="0"/>
              <w:rPr>
                <w:lang w:eastAsia="ja-JP"/>
              </w:rPr>
            </w:pPr>
            <w:r w:rsidRPr="00FA5057">
              <w:rPr>
                <w:rFonts w:cs="Arial"/>
                <w:szCs w:val="18"/>
              </w:rPr>
              <w:t>ignore</w:t>
            </w:r>
          </w:p>
        </w:tc>
      </w:tr>
      <w:tr w:rsidR="00314413" w:rsidRPr="00FD0425" w14:paraId="7EDF7543" w14:textId="77777777" w:rsidTr="002A15B8">
        <w:tc>
          <w:tcPr>
            <w:tcW w:w="2160" w:type="dxa"/>
          </w:tcPr>
          <w:p w14:paraId="645360F0" w14:textId="77777777" w:rsidR="00314413" w:rsidRDefault="00314413" w:rsidP="002A15B8">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A15B8">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A15B8">
            <w:pPr>
              <w:pStyle w:val="TAL"/>
              <w:keepNext w:val="0"/>
              <w:keepLines w:val="0"/>
              <w:widowControl w:val="0"/>
              <w:rPr>
                <w:lang w:eastAsia="ja-JP"/>
              </w:rPr>
            </w:pPr>
          </w:p>
        </w:tc>
        <w:tc>
          <w:tcPr>
            <w:tcW w:w="1512" w:type="dxa"/>
          </w:tcPr>
          <w:p w14:paraId="771EABE8" w14:textId="77777777" w:rsidR="00314413" w:rsidRDefault="00314413" w:rsidP="002A15B8">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A15B8">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A15B8">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A15B8">
            <w:pPr>
              <w:pStyle w:val="TAC"/>
              <w:keepNext w:val="0"/>
              <w:keepLines w:val="0"/>
              <w:widowControl w:val="0"/>
              <w:rPr>
                <w:lang w:eastAsia="ja-JP"/>
              </w:rPr>
            </w:pPr>
            <w:r w:rsidRPr="00FA5057">
              <w:rPr>
                <w:rFonts w:cs="Arial"/>
                <w:szCs w:val="18"/>
              </w:rPr>
              <w:t>ignore</w:t>
            </w:r>
          </w:p>
        </w:tc>
      </w:tr>
      <w:tr w:rsidR="00314413" w:rsidRPr="00FD0425" w14:paraId="13558D2F" w14:textId="77777777" w:rsidTr="002A15B8">
        <w:tc>
          <w:tcPr>
            <w:tcW w:w="2160" w:type="dxa"/>
          </w:tcPr>
          <w:p w14:paraId="5DA27643" w14:textId="77777777" w:rsidR="00314413" w:rsidRPr="00FA5057" w:rsidRDefault="00314413" w:rsidP="002A15B8">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A15B8">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A15B8">
            <w:pPr>
              <w:pStyle w:val="TAL"/>
              <w:keepNext w:val="0"/>
              <w:keepLines w:val="0"/>
              <w:widowControl w:val="0"/>
              <w:rPr>
                <w:lang w:eastAsia="ja-JP"/>
              </w:rPr>
            </w:pPr>
          </w:p>
        </w:tc>
        <w:tc>
          <w:tcPr>
            <w:tcW w:w="1512" w:type="dxa"/>
          </w:tcPr>
          <w:p w14:paraId="748CFD9E" w14:textId="77777777" w:rsidR="00314413" w:rsidRPr="00FF1BAF" w:rsidRDefault="00314413" w:rsidP="002A15B8">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A15B8">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A15B8">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A15B8">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A15B8">
            <w:pPr>
              <w:pStyle w:val="TAC"/>
              <w:keepNext w:val="0"/>
              <w:keepLines w:val="0"/>
              <w:widowControl w:val="0"/>
              <w:rPr>
                <w:rFonts w:cs="Arial"/>
                <w:szCs w:val="18"/>
              </w:rPr>
            </w:pPr>
            <w:r w:rsidRPr="00FF1BAF">
              <w:t>ignore</w:t>
            </w:r>
          </w:p>
        </w:tc>
      </w:tr>
      <w:tr w:rsidR="00314413" w:rsidRPr="00FD0425" w14:paraId="0F2C7F2C" w14:textId="77777777" w:rsidTr="002A15B8">
        <w:tc>
          <w:tcPr>
            <w:tcW w:w="2160" w:type="dxa"/>
          </w:tcPr>
          <w:p w14:paraId="54160E54" w14:textId="77777777" w:rsidR="00314413" w:rsidRPr="00FA5057" w:rsidRDefault="00314413" w:rsidP="002A15B8">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A15B8">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A15B8">
            <w:pPr>
              <w:pStyle w:val="TAL"/>
              <w:keepNext w:val="0"/>
              <w:keepLines w:val="0"/>
              <w:widowControl w:val="0"/>
              <w:rPr>
                <w:lang w:eastAsia="ja-JP"/>
              </w:rPr>
            </w:pPr>
          </w:p>
        </w:tc>
        <w:tc>
          <w:tcPr>
            <w:tcW w:w="1512" w:type="dxa"/>
          </w:tcPr>
          <w:p w14:paraId="33D77712" w14:textId="77777777" w:rsidR="00314413" w:rsidRPr="00FA5057" w:rsidRDefault="00314413" w:rsidP="002A15B8">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A15B8">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A15B8">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A15B8">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A15B8">
        <w:tc>
          <w:tcPr>
            <w:tcW w:w="2160" w:type="dxa"/>
          </w:tcPr>
          <w:p w14:paraId="391768EB" w14:textId="77777777" w:rsidR="00314413" w:rsidRDefault="00314413" w:rsidP="002A15B8">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A15B8">
            <w:pPr>
              <w:pStyle w:val="TAL"/>
              <w:keepNext w:val="0"/>
              <w:keepLines w:val="0"/>
              <w:widowControl w:val="0"/>
              <w:rPr>
                <w:lang w:eastAsia="zh-CN"/>
              </w:rPr>
            </w:pPr>
            <w:r w:rsidRPr="00821072">
              <w:rPr>
                <w:rFonts w:eastAsia="宋体"/>
                <w:lang w:eastAsia="zh-CN"/>
              </w:rPr>
              <w:t>O</w:t>
            </w:r>
          </w:p>
        </w:tc>
        <w:tc>
          <w:tcPr>
            <w:tcW w:w="1080" w:type="dxa"/>
          </w:tcPr>
          <w:p w14:paraId="4D76C99D" w14:textId="77777777" w:rsidR="00314413" w:rsidRPr="00FD0425" w:rsidRDefault="00314413" w:rsidP="002A15B8">
            <w:pPr>
              <w:pStyle w:val="TAL"/>
              <w:keepNext w:val="0"/>
              <w:keepLines w:val="0"/>
              <w:widowControl w:val="0"/>
              <w:rPr>
                <w:lang w:eastAsia="ja-JP"/>
              </w:rPr>
            </w:pPr>
          </w:p>
        </w:tc>
        <w:tc>
          <w:tcPr>
            <w:tcW w:w="1512" w:type="dxa"/>
          </w:tcPr>
          <w:p w14:paraId="612164E6" w14:textId="77777777" w:rsidR="00314413" w:rsidRDefault="00314413" w:rsidP="002A15B8">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A15B8">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A15B8">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A15B8">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A15B8">
        <w:tc>
          <w:tcPr>
            <w:tcW w:w="2160" w:type="dxa"/>
          </w:tcPr>
          <w:p w14:paraId="41265F99" w14:textId="77777777" w:rsidR="00314413" w:rsidRPr="00821072" w:rsidRDefault="00314413" w:rsidP="002A15B8">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A15B8">
            <w:pPr>
              <w:pStyle w:val="TAL"/>
              <w:keepNext w:val="0"/>
              <w:keepLines w:val="0"/>
              <w:widowControl w:val="0"/>
              <w:rPr>
                <w:rFonts w:eastAsia="宋体"/>
                <w:lang w:eastAsia="zh-CN"/>
              </w:rPr>
            </w:pPr>
            <w:r w:rsidRPr="009A44DA">
              <w:rPr>
                <w:lang w:eastAsia="ja-JP"/>
              </w:rPr>
              <w:t>O</w:t>
            </w:r>
          </w:p>
        </w:tc>
        <w:tc>
          <w:tcPr>
            <w:tcW w:w="1080" w:type="dxa"/>
          </w:tcPr>
          <w:p w14:paraId="2051E0C8" w14:textId="77777777" w:rsidR="00314413" w:rsidRPr="00FD0425" w:rsidRDefault="00314413" w:rsidP="002A15B8">
            <w:pPr>
              <w:pStyle w:val="TAL"/>
              <w:keepNext w:val="0"/>
              <w:keepLines w:val="0"/>
              <w:widowControl w:val="0"/>
              <w:rPr>
                <w:lang w:eastAsia="ja-JP"/>
              </w:rPr>
            </w:pPr>
          </w:p>
        </w:tc>
        <w:tc>
          <w:tcPr>
            <w:tcW w:w="1512" w:type="dxa"/>
          </w:tcPr>
          <w:p w14:paraId="00292B02" w14:textId="77777777" w:rsidR="00314413" w:rsidRPr="009A44DA" w:rsidRDefault="00314413" w:rsidP="002A15B8">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A15B8">
            <w:pPr>
              <w:pStyle w:val="TAL"/>
              <w:keepNext w:val="0"/>
              <w:keepLines w:val="0"/>
              <w:widowControl w:val="0"/>
              <w:rPr>
                <w:lang w:eastAsia="ja-JP"/>
              </w:rPr>
            </w:pPr>
            <w:r w:rsidRPr="00A71E65">
              <w:rPr>
                <w:rFonts w:eastAsia="宋体"/>
                <w:lang w:eastAsia="ja-JP"/>
              </w:rPr>
              <w:t>9.2.3.107</w:t>
            </w:r>
          </w:p>
        </w:tc>
        <w:tc>
          <w:tcPr>
            <w:tcW w:w="1728" w:type="dxa"/>
          </w:tcPr>
          <w:p w14:paraId="74B49885" w14:textId="77777777" w:rsidR="00314413" w:rsidRPr="00FA5057" w:rsidRDefault="00314413" w:rsidP="002A15B8">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A15B8">
            <w:pPr>
              <w:pStyle w:val="TAC"/>
              <w:keepNext w:val="0"/>
              <w:keepLines w:val="0"/>
              <w:widowControl w:val="0"/>
              <w:rPr>
                <w:lang w:eastAsia="ja-JP"/>
              </w:rPr>
            </w:pPr>
            <w:r w:rsidRPr="009A44DA">
              <w:rPr>
                <w:rFonts w:eastAsia="宋体"/>
              </w:rPr>
              <w:t>YES</w:t>
            </w:r>
          </w:p>
        </w:tc>
        <w:tc>
          <w:tcPr>
            <w:tcW w:w="1080" w:type="dxa"/>
          </w:tcPr>
          <w:p w14:paraId="37FB67A7" w14:textId="77777777" w:rsidR="00314413" w:rsidRPr="00821072" w:rsidRDefault="00314413" w:rsidP="002A15B8">
            <w:pPr>
              <w:pStyle w:val="TAC"/>
              <w:keepNext w:val="0"/>
              <w:keepLines w:val="0"/>
              <w:widowControl w:val="0"/>
              <w:rPr>
                <w:rFonts w:eastAsia="CG Times (WN)"/>
                <w:lang w:eastAsia="ja-JP"/>
              </w:rPr>
            </w:pPr>
            <w:r w:rsidRPr="009A44DA">
              <w:rPr>
                <w:rFonts w:eastAsia="宋体"/>
                <w:lang w:eastAsia="ja-JP"/>
              </w:rPr>
              <w:t>ignore</w:t>
            </w:r>
          </w:p>
        </w:tc>
      </w:tr>
      <w:tr w:rsidR="00314413" w:rsidRPr="00FD0425" w14:paraId="5CAC5C1F" w14:textId="77777777" w:rsidTr="002A15B8">
        <w:tc>
          <w:tcPr>
            <w:tcW w:w="2160" w:type="dxa"/>
          </w:tcPr>
          <w:p w14:paraId="7DFC3E21" w14:textId="77777777" w:rsidR="00314413" w:rsidRDefault="00314413" w:rsidP="002A15B8">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A15B8">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A15B8">
            <w:pPr>
              <w:pStyle w:val="TAL"/>
              <w:keepNext w:val="0"/>
              <w:keepLines w:val="0"/>
              <w:widowControl w:val="0"/>
              <w:rPr>
                <w:lang w:eastAsia="ja-JP"/>
              </w:rPr>
            </w:pPr>
          </w:p>
        </w:tc>
        <w:tc>
          <w:tcPr>
            <w:tcW w:w="1512" w:type="dxa"/>
          </w:tcPr>
          <w:p w14:paraId="57A0A2CD" w14:textId="77777777" w:rsidR="00314413" w:rsidRPr="009A44DA" w:rsidRDefault="00314413" w:rsidP="002A15B8">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A15B8">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A15B8">
            <w:pPr>
              <w:pStyle w:val="TAC"/>
              <w:keepNext w:val="0"/>
              <w:keepLines w:val="0"/>
              <w:widowControl w:val="0"/>
              <w:rPr>
                <w:rFonts w:eastAsia="宋体"/>
              </w:rPr>
            </w:pPr>
            <w:r>
              <w:rPr>
                <w:lang w:eastAsia="ja-JP"/>
              </w:rPr>
              <w:t>YES</w:t>
            </w:r>
          </w:p>
        </w:tc>
        <w:tc>
          <w:tcPr>
            <w:tcW w:w="1080" w:type="dxa"/>
          </w:tcPr>
          <w:p w14:paraId="2627B736" w14:textId="77777777" w:rsidR="00314413" w:rsidRPr="009A44DA" w:rsidRDefault="00314413" w:rsidP="002A15B8">
            <w:pPr>
              <w:pStyle w:val="TAC"/>
              <w:keepNext w:val="0"/>
              <w:keepLines w:val="0"/>
              <w:widowControl w:val="0"/>
              <w:rPr>
                <w:rFonts w:eastAsia="宋体"/>
                <w:lang w:eastAsia="ja-JP"/>
              </w:rPr>
            </w:pPr>
            <w:r>
              <w:rPr>
                <w:lang w:eastAsia="ja-JP"/>
              </w:rPr>
              <w:t>ignore</w:t>
            </w:r>
          </w:p>
        </w:tc>
      </w:tr>
      <w:tr w:rsidR="00314413" w:rsidRPr="00FD0425" w14:paraId="55DB5248" w14:textId="77777777" w:rsidTr="002A15B8">
        <w:tc>
          <w:tcPr>
            <w:tcW w:w="2160" w:type="dxa"/>
          </w:tcPr>
          <w:p w14:paraId="5B56F25E" w14:textId="77777777" w:rsidR="00314413" w:rsidRPr="00FD0425" w:rsidRDefault="00314413" w:rsidP="002A15B8">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A15B8">
            <w:pPr>
              <w:pStyle w:val="TAL"/>
              <w:keepNext w:val="0"/>
              <w:keepLines w:val="0"/>
              <w:widowControl w:val="0"/>
              <w:rPr>
                <w:lang w:eastAsia="ja-JP"/>
              </w:rPr>
            </w:pPr>
          </w:p>
        </w:tc>
        <w:tc>
          <w:tcPr>
            <w:tcW w:w="1512" w:type="dxa"/>
          </w:tcPr>
          <w:p w14:paraId="44E486C7"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A15B8">
            <w:pPr>
              <w:pStyle w:val="TAL"/>
              <w:keepNext w:val="0"/>
              <w:keepLines w:val="0"/>
              <w:widowControl w:val="0"/>
            </w:pPr>
          </w:p>
        </w:tc>
        <w:tc>
          <w:tcPr>
            <w:tcW w:w="1080" w:type="dxa"/>
          </w:tcPr>
          <w:p w14:paraId="15E8EDE0" w14:textId="77777777" w:rsidR="00314413" w:rsidRPr="00FD0425" w:rsidRDefault="00314413" w:rsidP="002A15B8">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A15B8">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A15B8">
        <w:tc>
          <w:tcPr>
            <w:tcW w:w="2160" w:type="dxa"/>
          </w:tcPr>
          <w:p w14:paraId="59F07988" w14:textId="77777777" w:rsidR="00314413" w:rsidRPr="00FD0425" w:rsidRDefault="00314413" w:rsidP="002A15B8">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A15B8">
            <w:pPr>
              <w:pStyle w:val="TAL"/>
              <w:keepNext w:val="0"/>
              <w:keepLines w:val="0"/>
              <w:widowControl w:val="0"/>
              <w:rPr>
                <w:lang w:eastAsia="ja-JP"/>
              </w:rPr>
            </w:pPr>
          </w:p>
        </w:tc>
        <w:tc>
          <w:tcPr>
            <w:tcW w:w="1512" w:type="dxa"/>
          </w:tcPr>
          <w:p w14:paraId="06E3D8E3" w14:textId="77777777" w:rsidR="00314413" w:rsidRPr="00FD0425" w:rsidRDefault="00314413" w:rsidP="002A15B8">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A15B8">
            <w:pPr>
              <w:pStyle w:val="TAL"/>
              <w:keepNext w:val="0"/>
              <w:keepLines w:val="0"/>
              <w:widowControl w:val="0"/>
              <w:rPr>
                <w:lang w:eastAsia="ja-JP"/>
              </w:rPr>
            </w:pPr>
          </w:p>
        </w:tc>
        <w:tc>
          <w:tcPr>
            <w:tcW w:w="1080" w:type="dxa"/>
          </w:tcPr>
          <w:p w14:paraId="2FD5B790" w14:textId="77777777" w:rsidR="00314413" w:rsidRPr="00FD0425" w:rsidRDefault="00314413" w:rsidP="002A15B8">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A15B8">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A15B8">
        <w:tc>
          <w:tcPr>
            <w:tcW w:w="2160" w:type="dxa"/>
          </w:tcPr>
          <w:p w14:paraId="58450375" w14:textId="77777777" w:rsidR="00314413" w:rsidRPr="00FD0425" w:rsidRDefault="00314413" w:rsidP="002A15B8">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A15B8">
            <w:pPr>
              <w:pStyle w:val="TAL"/>
              <w:keepNext w:val="0"/>
              <w:keepLines w:val="0"/>
              <w:widowControl w:val="0"/>
              <w:rPr>
                <w:lang w:eastAsia="ja-JP"/>
              </w:rPr>
            </w:pPr>
          </w:p>
        </w:tc>
        <w:tc>
          <w:tcPr>
            <w:tcW w:w="1512" w:type="dxa"/>
          </w:tcPr>
          <w:p w14:paraId="1225B3AA"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A15B8">
            <w:pPr>
              <w:pStyle w:val="TAL"/>
              <w:keepNext w:val="0"/>
              <w:keepLines w:val="0"/>
              <w:widowControl w:val="0"/>
              <w:rPr>
                <w:lang w:eastAsia="ja-JP"/>
              </w:rPr>
            </w:pPr>
          </w:p>
        </w:tc>
        <w:tc>
          <w:tcPr>
            <w:tcW w:w="1080" w:type="dxa"/>
          </w:tcPr>
          <w:p w14:paraId="44C46F12" w14:textId="77777777" w:rsidR="00314413" w:rsidRPr="00FD0425" w:rsidRDefault="00314413" w:rsidP="002A15B8">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A15B8">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A15B8">
        <w:tc>
          <w:tcPr>
            <w:tcW w:w="2160" w:type="dxa"/>
          </w:tcPr>
          <w:p w14:paraId="13E9B23B" w14:textId="77777777" w:rsidR="00314413" w:rsidRPr="00FD0425" w:rsidRDefault="00314413" w:rsidP="002A15B8">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A15B8">
            <w:pPr>
              <w:pStyle w:val="TAL"/>
              <w:keepNext w:val="0"/>
              <w:keepLines w:val="0"/>
              <w:widowControl w:val="0"/>
              <w:rPr>
                <w:lang w:eastAsia="ja-JP"/>
              </w:rPr>
            </w:pPr>
          </w:p>
        </w:tc>
        <w:tc>
          <w:tcPr>
            <w:tcW w:w="1512" w:type="dxa"/>
          </w:tcPr>
          <w:p w14:paraId="01D9F1B8" w14:textId="77777777" w:rsidR="00314413" w:rsidRPr="00FD0425" w:rsidRDefault="00314413" w:rsidP="002A15B8">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A15B8">
            <w:pPr>
              <w:pStyle w:val="TAL"/>
              <w:keepNext w:val="0"/>
              <w:keepLines w:val="0"/>
              <w:widowControl w:val="0"/>
              <w:rPr>
                <w:lang w:eastAsia="ja-JP"/>
              </w:rPr>
            </w:pPr>
          </w:p>
        </w:tc>
        <w:tc>
          <w:tcPr>
            <w:tcW w:w="1080" w:type="dxa"/>
          </w:tcPr>
          <w:p w14:paraId="1AC29E24" w14:textId="77777777" w:rsidR="00314413" w:rsidRPr="00FD0425" w:rsidRDefault="00314413" w:rsidP="002A15B8">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A15B8">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A15B8">
        <w:tc>
          <w:tcPr>
            <w:tcW w:w="2160" w:type="dxa"/>
          </w:tcPr>
          <w:p w14:paraId="697DC61C" w14:textId="77777777" w:rsidR="00314413" w:rsidRPr="00FD0425" w:rsidRDefault="00314413" w:rsidP="002A15B8">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A15B8">
            <w:pPr>
              <w:pStyle w:val="TAL"/>
              <w:keepNext w:val="0"/>
              <w:keepLines w:val="0"/>
              <w:widowControl w:val="0"/>
              <w:rPr>
                <w:lang w:eastAsia="ja-JP"/>
              </w:rPr>
            </w:pPr>
          </w:p>
        </w:tc>
        <w:tc>
          <w:tcPr>
            <w:tcW w:w="1512" w:type="dxa"/>
          </w:tcPr>
          <w:p w14:paraId="36E17FDE"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A15B8">
            <w:pPr>
              <w:pStyle w:val="TAL"/>
              <w:keepNext w:val="0"/>
              <w:keepLines w:val="0"/>
              <w:widowControl w:val="0"/>
              <w:rPr>
                <w:lang w:eastAsia="ja-JP"/>
              </w:rPr>
            </w:pPr>
          </w:p>
        </w:tc>
        <w:tc>
          <w:tcPr>
            <w:tcW w:w="1080" w:type="dxa"/>
          </w:tcPr>
          <w:p w14:paraId="23C5A55F" w14:textId="77777777" w:rsidR="00314413" w:rsidRPr="00FD0425" w:rsidRDefault="00314413" w:rsidP="002A15B8">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A15B8">
            <w:pPr>
              <w:pStyle w:val="TAC"/>
              <w:keepNext w:val="0"/>
              <w:keepLines w:val="0"/>
              <w:widowControl w:val="0"/>
              <w:rPr>
                <w:rFonts w:eastAsia="Batang" w:cs="Arial"/>
                <w:lang w:eastAsia="ja-JP"/>
              </w:rPr>
            </w:pPr>
          </w:p>
        </w:tc>
      </w:tr>
      <w:tr w:rsidR="00314413" w:rsidRPr="00FD0425" w14:paraId="043534C0" w14:textId="77777777" w:rsidTr="002A15B8">
        <w:tc>
          <w:tcPr>
            <w:tcW w:w="2160" w:type="dxa"/>
          </w:tcPr>
          <w:p w14:paraId="68D48DF7" w14:textId="77777777" w:rsidR="00314413" w:rsidRPr="00FD0425" w:rsidRDefault="00314413" w:rsidP="002A15B8">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A15B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A15B8">
            <w:pPr>
              <w:pStyle w:val="TAL"/>
              <w:keepNext w:val="0"/>
              <w:keepLines w:val="0"/>
              <w:widowControl w:val="0"/>
              <w:rPr>
                <w:lang w:eastAsia="ja-JP"/>
              </w:rPr>
            </w:pPr>
          </w:p>
        </w:tc>
        <w:tc>
          <w:tcPr>
            <w:tcW w:w="1512" w:type="dxa"/>
          </w:tcPr>
          <w:p w14:paraId="26FAE917" w14:textId="77777777" w:rsidR="00314413" w:rsidRPr="00FD0425" w:rsidRDefault="00314413" w:rsidP="002A15B8">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A15B8">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A15B8">
            <w:pPr>
              <w:pStyle w:val="TAL"/>
              <w:keepNext w:val="0"/>
              <w:keepLines w:val="0"/>
              <w:widowControl w:val="0"/>
              <w:rPr>
                <w:lang w:eastAsia="ja-JP"/>
              </w:rPr>
            </w:pPr>
          </w:p>
        </w:tc>
        <w:tc>
          <w:tcPr>
            <w:tcW w:w="1080" w:type="dxa"/>
          </w:tcPr>
          <w:p w14:paraId="4B8D31F7" w14:textId="77777777" w:rsidR="00314413" w:rsidRPr="00FD0425" w:rsidRDefault="00314413" w:rsidP="002A15B8">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A15B8">
            <w:pPr>
              <w:pStyle w:val="TAC"/>
              <w:keepNext w:val="0"/>
              <w:keepLines w:val="0"/>
              <w:widowControl w:val="0"/>
              <w:rPr>
                <w:rFonts w:eastAsia="Batang" w:cs="Arial"/>
                <w:lang w:eastAsia="ja-JP"/>
              </w:rPr>
            </w:pPr>
          </w:p>
        </w:tc>
      </w:tr>
      <w:tr w:rsidR="00314413" w:rsidRPr="00FD0425" w14:paraId="411171F8" w14:textId="77777777" w:rsidTr="002A15B8">
        <w:tc>
          <w:tcPr>
            <w:tcW w:w="2160" w:type="dxa"/>
          </w:tcPr>
          <w:p w14:paraId="08355FEE" w14:textId="77777777" w:rsidR="00314413" w:rsidRPr="00FD0425" w:rsidRDefault="00314413" w:rsidP="002A15B8">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A15B8">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A15B8">
            <w:pPr>
              <w:pStyle w:val="TAL"/>
              <w:keepNext w:val="0"/>
              <w:keepLines w:val="0"/>
              <w:widowControl w:val="0"/>
              <w:rPr>
                <w:lang w:eastAsia="ja-JP"/>
              </w:rPr>
            </w:pPr>
          </w:p>
        </w:tc>
        <w:tc>
          <w:tcPr>
            <w:tcW w:w="1512" w:type="dxa"/>
          </w:tcPr>
          <w:p w14:paraId="663ED43B" w14:textId="77777777" w:rsidR="00314413" w:rsidRPr="00FD0425" w:rsidRDefault="00314413" w:rsidP="002A15B8">
            <w:pPr>
              <w:pStyle w:val="TAL"/>
              <w:keepNext w:val="0"/>
              <w:keepLines w:val="0"/>
              <w:widowControl w:val="0"/>
              <w:rPr>
                <w:rFonts w:cs="Arial"/>
                <w:lang w:eastAsia="ja-JP"/>
              </w:rPr>
            </w:pPr>
          </w:p>
        </w:tc>
        <w:tc>
          <w:tcPr>
            <w:tcW w:w="1728" w:type="dxa"/>
          </w:tcPr>
          <w:p w14:paraId="1360C589" w14:textId="77777777" w:rsidR="00314413" w:rsidRPr="00FD0425" w:rsidRDefault="00314413" w:rsidP="002A15B8">
            <w:pPr>
              <w:pStyle w:val="TAL"/>
              <w:keepNext w:val="0"/>
              <w:keepLines w:val="0"/>
              <w:widowControl w:val="0"/>
              <w:rPr>
                <w:lang w:eastAsia="ja-JP"/>
              </w:rPr>
            </w:pPr>
          </w:p>
        </w:tc>
        <w:tc>
          <w:tcPr>
            <w:tcW w:w="1080" w:type="dxa"/>
          </w:tcPr>
          <w:p w14:paraId="0286D40B" w14:textId="77777777" w:rsidR="00314413" w:rsidRPr="00FD0425" w:rsidRDefault="00314413" w:rsidP="002A15B8">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A15B8">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A15B8">
        <w:tc>
          <w:tcPr>
            <w:tcW w:w="2160" w:type="dxa"/>
          </w:tcPr>
          <w:p w14:paraId="554E1CE9" w14:textId="77777777" w:rsidR="00314413" w:rsidRPr="00FD0425" w:rsidRDefault="00314413" w:rsidP="002A15B8">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A15B8">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A15B8">
            <w:pPr>
              <w:pStyle w:val="TAL"/>
              <w:keepNext w:val="0"/>
              <w:keepLines w:val="0"/>
              <w:widowControl w:val="0"/>
              <w:rPr>
                <w:lang w:eastAsia="ja-JP"/>
              </w:rPr>
            </w:pPr>
          </w:p>
        </w:tc>
        <w:tc>
          <w:tcPr>
            <w:tcW w:w="1512" w:type="dxa"/>
          </w:tcPr>
          <w:p w14:paraId="3CD976FA" w14:textId="77777777" w:rsidR="00314413" w:rsidRPr="00FD0425" w:rsidRDefault="00314413" w:rsidP="002A15B8">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DB62CDC" w14:textId="77777777" w:rsidR="00314413" w:rsidRPr="00FD0425" w:rsidRDefault="00314413" w:rsidP="002A15B8">
            <w:pPr>
              <w:pStyle w:val="TAL"/>
              <w:keepNext w:val="0"/>
              <w:keepLines w:val="0"/>
              <w:widowControl w:val="0"/>
              <w:rPr>
                <w:lang w:eastAsia="ja-JP"/>
              </w:rPr>
            </w:pPr>
          </w:p>
        </w:tc>
        <w:tc>
          <w:tcPr>
            <w:tcW w:w="1080" w:type="dxa"/>
          </w:tcPr>
          <w:p w14:paraId="50E3DE2B" w14:textId="77777777" w:rsidR="00314413" w:rsidRPr="00FD0425" w:rsidRDefault="00314413" w:rsidP="002A15B8">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A15B8">
            <w:pPr>
              <w:pStyle w:val="TAC"/>
              <w:keepNext w:val="0"/>
              <w:keepLines w:val="0"/>
              <w:widowControl w:val="0"/>
              <w:rPr>
                <w:rFonts w:eastAsia="Batang" w:cs="Arial"/>
                <w:lang w:eastAsia="ja-JP"/>
              </w:rPr>
            </w:pPr>
          </w:p>
        </w:tc>
      </w:tr>
      <w:tr w:rsidR="00314413" w:rsidRPr="00FD0425" w14:paraId="27CF861D" w14:textId="77777777" w:rsidTr="002A15B8">
        <w:tc>
          <w:tcPr>
            <w:tcW w:w="2160" w:type="dxa"/>
          </w:tcPr>
          <w:p w14:paraId="4DEF0898" w14:textId="77777777" w:rsidR="00314413" w:rsidRPr="00FD0425" w:rsidRDefault="00314413" w:rsidP="002A15B8">
            <w:pPr>
              <w:pStyle w:val="TAL"/>
              <w:keepNext w:val="0"/>
              <w:keepLines w:val="0"/>
              <w:widowControl w:val="0"/>
              <w:ind w:left="113"/>
              <w:rPr>
                <w:rFonts w:eastAsia="Batang"/>
              </w:rPr>
            </w:pPr>
            <w:r>
              <w:rPr>
                <w:rFonts w:eastAsia="Batang"/>
              </w:rPr>
              <w:lastRenderedPageBreak/>
              <w:t>&gt;</w:t>
            </w:r>
            <w:r w:rsidRPr="009D248D">
              <w:rPr>
                <w:rFonts w:eastAsia="Batang"/>
              </w:rPr>
              <w:t>Target NG-RAN node UE XnAP ID</w:t>
            </w:r>
          </w:p>
        </w:tc>
        <w:tc>
          <w:tcPr>
            <w:tcW w:w="1080" w:type="dxa"/>
          </w:tcPr>
          <w:p w14:paraId="66299E1C" w14:textId="77777777" w:rsidR="00314413" w:rsidRPr="00FD0425" w:rsidRDefault="00314413" w:rsidP="002A15B8">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A15B8">
            <w:pPr>
              <w:pStyle w:val="TAL"/>
              <w:keepNext w:val="0"/>
              <w:keepLines w:val="0"/>
              <w:widowControl w:val="0"/>
              <w:rPr>
                <w:lang w:eastAsia="ja-JP"/>
              </w:rPr>
            </w:pPr>
          </w:p>
        </w:tc>
        <w:tc>
          <w:tcPr>
            <w:tcW w:w="1512" w:type="dxa"/>
          </w:tcPr>
          <w:p w14:paraId="4F1C77ED" w14:textId="77777777" w:rsidR="00314413" w:rsidRPr="00FD0425" w:rsidRDefault="00314413" w:rsidP="002A15B8">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A15B8">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A15B8">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A15B8">
            <w:pPr>
              <w:pStyle w:val="TAC"/>
              <w:keepNext w:val="0"/>
              <w:keepLines w:val="0"/>
              <w:widowControl w:val="0"/>
              <w:rPr>
                <w:rFonts w:eastAsia="Batang" w:cs="Arial"/>
                <w:lang w:eastAsia="ja-JP"/>
              </w:rPr>
            </w:pPr>
          </w:p>
        </w:tc>
      </w:tr>
      <w:tr w:rsidR="00314413" w:rsidRPr="00FD0425" w14:paraId="2E8EBEFB" w14:textId="77777777" w:rsidTr="002A15B8">
        <w:tc>
          <w:tcPr>
            <w:tcW w:w="2160" w:type="dxa"/>
          </w:tcPr>
          <w:p w14:paraId="5F58DC07" w14:textId="77777777" w:rsidR="00314413" w:rsidRPr="00FD0425" w:rsidRDefault="00314413" w:rsidP="002A15B8">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A15B8">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A15B8">
            <w:pPr>
              <w:pStyle w:val="TAL"/>
              <w:keepNext w:val="0"/>
              <w:keepLines w:val="0"/>
              <w:widowControl w:val="0"/>
              <w:rPr>
                <w:lang w:eastAsia="ja-JP"/>
              </w:rPr>
            </w:pPr>
          </w:p>
        </w:tc>
        <w:tc>
          <w:tcPr>
            <w:tcW w:w="1512" w:type="dxa"/>
          </w:tcPr>
          <w:p w14:paraId="520A71CA" w14:textId="77777777" w:rsidR="00314413" w:rsidRPr="00FD0425" w:rsidRDefault="00314413" w:rsidP="002A15B8">
            <w:pPr>
              <w:pStyle w:val="TAL"/>
              <w:keepNext w:val="0"/>
              <w:keepLines w:val="0"/>
              <w:widowControl w:val="0"/>
              <w:rPr>
                <w:rFonts w:cs="Arial"/>
                <w:lang w:eastAsia="ja-JP"/>
              </w:rPr>
            </w:pPr>
            <w:r>
              <w:rPr>
                <w:rFonts w:cs="Arial"/>
                <w:lang w:eastAsia="ja-JP"/>
              </w:rPr>
              <w:t>INTEGER (1..100)</w:t>
            </w:r>
          </w:p>
        </w:tc>
        <w:tc>
          <w:tcPr>
            <w:tcW w:w="1728" w:type="dxa"/>
          </w:tcPr>
          <w:p w14:paraId="75BC318A" w14:textId="77777777" w:rsidR="00314413" w:rsidRPr="00FD0425" w:rsidRDefault="00314413" w:rsidP="002A15B8">
            <w:pPr>
              <w:pStyle w:val="TAL"/>
              <w:keepNext w:val="0"/>
              <w:keepLines w:val="0"/>
              <w:widowControl w:val="0"/>
              <w:rPr>
                <w:lang w:eastAsia="ja-JP"/>
              </w:rPr>
            </w:pPr>
          </w:p>
        </w:tc>
        <w:tc>
          <w:tcPr>
            <w:tcW w:w="1080" w:type="dxa"/>
          </w:tcPr>
          <w:p w14:paraId="4FC56F32" w14:textId="77777777" w:rsidR="00314413" w:rsidRPr="00FD0425" w:rsidRDefault="00314413" w:rsidP="002A15B8">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A15B8">
            <w:pPr>
              <w:pStyle w:val="TAC"/>
              <w:keepNext w:val="0"/>
              <w:keepLines w:val="0"/>
              <w:widowControl w:val="0"/>
              <w:rPr>
                <w:rFonts w:eastAsia="Batang" w:cs="Arial"/>
                <w:lang w:eastAsia="ja-JP"/>
              </w:rPr>
            </w:pPr>
          </w:p>
        </w:tc>
      </w:tr>
      <w:tr w:rsidR="00314413" w:rsidRPr="00FD0425" w14:paraId="0169667C" w14:textId="77777777" w:rsidTr="002A15B8">
        <w:tc>
          <w:tcPr>
            <w:tcW w:w="2160" w:type="dxa"/>
          </w:tcPr>
          <w:p w14:paraId="35417D53" w14:textId="77777777" w:rsidR="00314413" w:rsidRPr="007A007D" w:rsidRDefault="00314413" w:rsidP="002A15B8">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A15B8">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A15B8">
            <w:pPr>
              <w:pStyle w:val="TAL"/>
              <w:keepNext w:val="0"/>
              <w:keepLines w:val="0"/>
              <w:widowControl w:val="0"/>
              <w:rPr>
                <w:lang w:eastAsia="ja-JP"/>
              </w:rPr>
            </w:pPr>
          </w:p>
        </w:tc>
        <w:tc>
          <w:tcPr>
            <w:tcW w:w="1512" w:type="dxa"/>
          </w:tcPr>
          <w:p w14:paraId="6B449D87" w14:textId="77777777" w:rsidR="00314413" w:rsidRDefault="00314413" w:rsidP="002A15B8">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A15B8">
            <w:pPr>
              <w:pStyle w:val="TAL"/>
              <w:keepNext w:val="0"/>
              <w:keepLines w:val="0"/>
              <w:widowControl w:val="0"/>
              <w:rPr>
                <w:lang w:eastAsia="ja-JP"/>
              </w:rPr>
            </w:pPr>
          </w:p>
        </w:tc>
        <w:tc>
          <w:tcPr>
            <w:tcW w:w="1080" w:type="dxa"/>
          </w:tcPr>
          <w:p w14:paraId="647A2742" w14:textId="77777777" w:rsidR="00314413" w:rsidRPr="00FD0425" w:rsidRDefault="00314413" w:rsidP="002A15B8">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A15B8">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A15B8">
        <w:tc>
          <w:tcPr>
            <w:tcW w:w="2160" w:type="dxa"/>
          </w:tcPr>
          <w:p w14:paraId="438D5C98" w14:textId="77777777" w:rsidR="00314413" w:rsidRPr="007A007D" w:rsidRDefault="00314413" w:rsidP="002A15B8">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A15B8">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A15B8">
            <w:pPr>
              <w:pStyle w:val="TAL"/>
              <w:keepNext w:val="0"/>
              <w:keepLines w:val="0"/>
              <w:widowControl w:val="0"/>
              <w:rPr>
                <w:lang w:eastAsia="ja-JP"/>
              </w:rPr>
            </w:pPr>
          </w:p>
        </w:tc>
        <w:tc>
          <w:tcPr>
            <w:tcW w:w="1512" w:type="dxa"/>
          </w:tcPr>
          <w:p w14:paraId="38D7C8DB" w14:textId="77777777" w:rsidR="00314413" w:rsidRDefault="00314413" w:rsidP="002A15B8">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A15B8">
            <w:pPr>
              <w:pStyle w:val="TAL"/>
              <w:keepNext w:val="0"/>
              <w:keepLines w:val="0"/>
              <w:widowControl w:val="0"/>
              <w:rPr>
                <w:lang w:eastAsia="ja-JP"/>
              </w:rPr>
            </w:pPr>
          </w:p>
        </w:tc>
        <w:tc>
          <w:tcPr>
            <w:tcW w:w="1080" w:type="dxa"/>
          </w:tcPr>
          <w:p w14:paraId="68CA9181" w14:textId="77777777" w:rsidR="00314413" w:rsidRPr="00FD0425" w:rsidRDefault="00314413" w:rsidP="002A15B8">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A15B8">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A15B8">
        <w:tc>
          <w:tcPr>
            <w:tcW w:w="2160" w:type="dxa"/>
          </w:tcPr>
          <w:p w14:paraId="3E50CBF4" w14:textId="77777777" w:rsidR="00314413" w:rsidRDefault="00314413" w:rsidP="002A15B8">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A15B8">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A15B8">
            <w:pPr>
              <w:pStyle w:val="TAL"/>
              <w:keepNext w:val="0"/>
              <w:keepLines w:val="0"/>
              <w:widowControl w:val="0"/>
              <w:rPr>
                <w:lang w:eastAsia="ja-JP"/>
              </w:rPr>
            </w:pPr>
          </w:p>
        </w:tc>
        <w:tc>
          <w:tcPr>
            <w:tcW w:w="1512" w:type="dxa"/>
          </w:tcPr>
          <w:p w14:paraId="48901627" w14:textId="77777777" w:rsidR="00314413" w:rsidRDefault="00314413" w:rsidP="002A15B8">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A15B8">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A15B8">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A15B8">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A15B8">
        <w:tc>
          <w:tcPr>
            <w:tcW w:w="2160" w:type="dxa"/>
          </w:tcPr>
          <w:p w14:paraId="20A8D3D5" w14:textId="77777777" w:rsidR="00314413" w:rsidRPr="00935200" w:rsidRDefault="00314413" w:rsidP="002A15B8">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A15B8">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A15B8">
            <w:pPr>
              <w:pStyle w:val="TAL"/>
              <w:keepNext w:val="0"/>
              <w:keepLines w:val="0"/>
              <w:widowControl w:val="0"/>
              <w:rPr>
                <w:lang w:eastAsia="ja-JP"/>
              </w:rPr>
            </w:pPr>
          </w:p>
        </w:tc>
        <w:tc>
          <w:tcPr>
            <w:tcW w:w="1512" w:type="dxa"/>
          </w:tcPr>
          <w:p w14:paraId="36BE742D" w14:textId="77777777" w:rsidR="00314413" w:rsidRPr="00935200" w:rsidRDefault="00314413" w:rsidP="002A15B8">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A15B8">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E67DE2A" w14:textId="77777777" w:rsidR="00314413" w:rsidRPr="00935200" w:rsidRDefault="00314413" w:rsidP="002A15B8">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A15B8">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A15B8">
        <w:tc>
          <w:tcPr>
            <w:tcW w:w="2160" w:type="dxa"/>
          </w:tcPr>
          <w:p w14:paraId="035E774D" w14:textId="77777777" w:rsidR="00314413" w:rsidRPr="00935200" w:rsidRDefault="00314413" w:rsidP="002A15B8">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A15B8">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A15B8">
            <w:pPr>
              <w:pStyle w:val="TAL"/>
              <w:keepNext w:val="0"/>
              <w:keepLines w:val="0"/>
              <w:widowControl w:val="0"/>
              <w:rPr>
                <w:lang w:eastAsia="ja-JP"/>
              </w:rPr>
            </w:pPr>
          </w:p>
        </w:tc>
        <w:tc>
          <w:tcPr>
            <w:tcW w:w="1512" w:type="dxa"/>
          </w:tcPr>
          <w:p w14:paraId="467B3A79" w14:textId="77777777" w:rsidR="00314413" w:rsidRPr="00935200" w:rsidRDefault="00314413" w:rsidP="002A15B8">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A15B8">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A15B8">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A15B8">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A15B8">
        <w:tc>
          <w:tcPr>
            <w:tcW w:w="2160" w:type="dxa"/>
          </w:tcPr>
          <w:p w14:paraId="4D5184EB" w14:textId="77777777" w:rsidR="00314413" w:rsidRPr="007C4175" w:rsidRDefault="00314413" w:rsidP="002A15B8">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A15B8">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A15B8">
            <w:pPr>
              <w:pStyle w:val="TAL"/>
              <w:keepNext w:val="0"/>
              <w:keepLines w:val="0"/>
              <w:widowControl w:val="0"/>
              <w:rPr>
                <w:lang w:eastAsia="ja-JP"/>
              </w:rPr>
            </w:pPr>
          </w:p>
        </w:tc>
        <w:tc>
          <w:tcPr>
            <w:tcW w:w="1512" w:type="dxa"/>
          </w:tcPr>
          <w:p w14:paraId="1E3A516D" w14:textId="77777777" w:rsidR="00314413" w:rsidRPr="004E3D2B" w:rsidRDefault="00314413" w:rsidP="002A15B8">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A15B8">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A15B8">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A15B8">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A15B8">
        <w:tc>
          <w:tcPr>
            <w:tcW w:w="2160" w:type="dxa"/>
          </w:tcPr>
          <w:p w14:paraId="1537418D" w14:textId="77777777" w:rsidR="00314413" w:rsidRPr="00543667" w:rsidRDefault="00314413" w:rsidP="002A15B8">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A15B8">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A15B8">
            <w:pPr>
              <w:pStyle w:val="TAL"/>
              <w:keepNext w:val="0"/>
              <w:keepLines w:val="0"/>
              <w:widowControl w:val="0"/>
              <w:rPr>
                <w:lang w:eastAsia="ja-JP"/>
              </w:rPr>
            </w:pPr>
          </w:p>
        </w:tc>
        <w:tc>
          <w:tcPr>
            <w:tcW w:w="1512" w:type="dxa"/>
          </w:tcPr>
          <w:p w14:paraId="7D143259" w14:textId="77777777" w:rsidR="00314413" w:rsidRPr="00543667" w:rsidRDefault="00314413" w:rsidP="002A15B8">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A15B8">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A15B8">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A15B8">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A15B8">
        <w:tc>
          <w:tcPr>
            <w:tcW w:w="2160" w:type="dxa"/>
          </w:tcPr>
          <w:p w14:paraId="01800B4E" w14:textId="77777777" w:rsidR="00314413" w:rsidRPr="00C50398" w:rsidRDefault="00314413" w:rsidP="002A15B8">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A15B8">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A15B8">
            <w:pPr>
              <w:pStyle w:val="TAL"/>
              <w:keepNext w:val="0"/>
              <w:keepLines w:val="0"/>
              <w:widowControl w:val="0"/>
              <w:rPr>
                <w:lang w:eastAsia="ja-JP"/>
              </w:rPr>
            </w:pPr>
          </w:p>
        </w:tc>
        <w:tc>
          <w:tcPr>
            <w:tcW w:w="1512" w:type="dxa"/>
          </w:tcPr>
          <w:p w14:paraId="29D0CF32" w14:textId="77777777" w:rsidR="00314413" w:rsidRPr="00C50398" w:rsidRDefault="00314413" w:rsidP="002A15B8">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A15B8">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A15B8">
            <w:pPr>
              <w:pStyle w:val="TAC"/>
              <w:keepNext w:val="0"/>
              <w:keepLines w:val="0"/>
              <w:widowControl w:val="0"/>
            </w:pPr>
            <w:r>
              <w:rPr>
                <w:rFonts w:eastAsia="宋体"/>
                <w:lang w:eastAsia="zh-CN"/>
              </w:rPr>
              <w:t>YES</w:t>
            </w:r>
          </w:p>
        </w:tc>
        <w:tc>
          <w:tcPr>
            <w:tcW w:w="1080" w:type="dxa"/>
          </w:tcPr>
          <w:p w14:paraId="0C914AC1" w14:textId="77777777" w:rsidR="00314413" w:rsidRPr="00C50398" w:rsidRDefault="00314413" w:rsidP="002A15B8">
            <w:pPr>
              <w:pStyle w:val="TAC"/>
              <w:keepNext w:val="0"/>
              <w:keepLines w:val="0"/>
              <w:widowControl w:val="0"/>
              <w:rPr>
                <w:rFonts w:eastAsia="Batang" w:cs="Arial"/>
              </w:rPr>
            </w:pPr>
            <w:r>
              <w:rPr>
                <w:lang w:eastAsia="ja-JP"/>
              </w:rPr>
              <w:t>ignore</w:t>
            </w:r>
          </w:p>
        </w:tc>
      </w:tr>
      <w:tr w:rsidR="00314413" w:rsidRPr="00FD0425" w14:paraId="28D5D6CF" w14:textId="77777777" w:rsidTr="002A15B8">
        <w:tc>
          <w:tcPr>
            <w:tcW w:w="2160" w:type="dxa"/>
          </w:tcPr>
          <w:p w14:paraId="0203C7D4" w14:textId="77777777" w:rsidR="00314413" w:rsidRDefault="00314413" w:rsidP="002A15B8">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A15B8">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A15B8">
            <w:pPr>
              <w:pStyle w:val="TAL"/>
              <w:keepNext w:val="0"/>
              <w:keepLines w:val="0"/>
              <w:widowControl w:val="0"/>
              <w:rPr>
                <w:lang w:eastAsia="ja-JP"/>
              </w:rPr>
            </w:pPr>
          </w:p>
        </w:tc>
        <w:tc>
          <w:tcPr>
            <w:tcW w:w="1512" w:type="dxa"/>
          </w:tcPr>
          <w:p w14:paraId="06A13943" w14:textId="77777777" w:rsidR="00314413" w:rsidRPr="002823BE" w:rsidRDefault="00314413" w:rsidP="002A15B8">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A15B8">
            <w:pPr>
              <w:pStyle w:val="TAL"/>
              <w:keepNext w:val="0"/>
              <w:keepLines w:val="0"/>
              <w:widowControl w:val="0"/>
              <w:rPr>
                <w:rFonts w:eastAsia="Malgun Gothic" w:cs="Arial"/>
                <w:lang w:eastAsia="ja-JP"/>
              </w:rPr>
            </w:pPr>
          </w:p>
        </w:tc>
        <w:tc>
          <w:tcPr>
            <w:tcW w:w="1080" w:type="dxa"/>
          </w:tcPr>
          <w:p w14:paraId="1818ABB8" w14:textId="77777777" w:rsidR="00314413" w:rsidRDefault="00314413" w:rsidP="002A15B8">
            <w:pPr>
              <w:pStyle w:val="TAC"/>
              <w:keepNext w:val="0"/>
              <w:keepLines w:val="0"/>
              <w:widowControl w:val="0"/>
              <w:rPr>
                <w:rFonts w:eastAsia="宋体"/>
                <w:lang w:eastAsia="zh-CN"/>
              </w:rPr>
            </w:pPr>
            <w:r>
              <w:t>YES</w:t>
            </w:r>
          </w:p>
        </w:tc>
        <w:tc>
          <w:tcPr>
            <w:tcW w:w="1080" w:type="dxa"/>
          </w:tcPr>
          <w:p w14:paraId="05805F54" w14:textId="77777777" w:rsidR="00314413" w:rsidRDefault="00314413" w:rsidP="002A15B8">
            <w:pPr>
              <w:pStyle w:val="TAC"/>
              <w:keepNext w:val="0"/>
              <w:keepLines w:val="0"/>
              <w:widowControl w:val="0"/>
              <w:rPr>
                <w:lang w:eastAsia="ja-JP"/>
              </w:rPr>
            </w:pPr>
            <w:r>
              <w:t>ignore</w:t>
            </w:r>
          </w:p>
        </w:tc>
      </w:tr>
      <w:tr w:rsidR="00314413" w:rsidRPr="00FD0425" w14:paraId="7F4E97AE" w14:textId="77777777" w:rsidTr="002A15B8">
        <w:tc>
          <w:tcPr>
            <w:tcW w:w="2160" w:type="dxa"/>
          </w:tcPr>
          <w:p w14:paraId="2E9E8D01" w14:textId="77777777" w:rsidR="00314413" w:rsidRPr="00105EA2" w:rsidRDefault="00314413" w:rsidP="002A15B8">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A15B8">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A15B8">
            <w:pPr>
              <w:pStyle w:val="TAL"/>
              <w:keepNext w:val="0"/>
              <w:keepLines w:val="0"/>
              <w:widowControl w:val="0"/>
              <w:rPr>
                <w:lang w:eastAsia="ja-JP"/>
              </w:rPr>
            </w:pPr>
          </w:p>
        </w:tc>
        <w:tc>
          <w:tcPr>
            <w:tcW w:w="1512" w:type="dxa"/>
          </w:tcPr>
          <w:p w14:paraId="4F691167" w14:textId="77777777" w:rsidR="00314413" w:rsidRPr="00716682" w:rsidRDefault="00314413" w:rsidP="002A15B8">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A15B8">
            <w:pPr>
              <w:pStyle w:val="TAL"/>
              <w:keepNext w:val="0"/>
              <w:keepLines w:val="0"/>
              <w:widowControl w:val="0"/>
              <w:rPr>
                <w:rFonts w:eastAsia="Malgun Gothic" w:cs="Arial"/>
                <w:lang w:eastAsia="ja-JP"/>
              </w:rPr>
            </w:pPr>
          </w:p>
        </w:tc>
        <w:tc>
          <w:tcPr>
            <w:tcW w:w="1080" w:type="dxa"/>
          </w:tcPr>
          <w:p w14:paraId="42D6C149" w14:textId="77777777" w:rsidR="00314413" w:rsidRDefault="00314413" w:rsidP="002A15B8">
            <w:pPr>
              <w:pStyle w:val="TAC"/>
              <w:keepNext w:val="0"/>
              <w:keepLines w:val="0"/>
              <w:widowControl w:val="0"/>
            </w:pPr>
            <w:r>
              <w:rPr>
                <w:rFonts w:eastAsia="宋体"/>
              </w:rPr>
              <w:t>YES</w:t>
            </w:r>
          </w:p>
        </w:tc>
        <w:tc>
          <w:tcPr>
            <w:tcW w:w="1080" w:type="dxa"/>
          </w:tcPr>
          <w:p w14:paraId="43C1DD2B" w14:textId="77777777" w:rsidR="00314413" w:rsidRDefault="00314413" w:rsidP="002A15B8">
            <w:pPr>
              <w:pStyle w:val="TAC"/>
              <w:keepNext w:val="0"/>
              <w:keepLines w:val="0"/>
              <w:widowControl w:val="0"/>
            </w:pPr>
            <w:r>
              <w:rPr>
                <w:rFonts w:eastAsia="宋体"/>
                <w:lang w:eastAsia="ja-JP"/>
              </w:rPr>
              <w:t>ignore</w:t>
            </w:r>
          </w:p>
        </w:tc>
      </w:tr>
      <w:tr w:rsidR="00314413" w:rsidRPr="00FD0425" w14:paraId="4571EBF8" w14:textId="77777777" w:rsidTr="002A15B8">
        <w:tc>
          <w:tcPr>
            <w:tcW w:w="2160" w:type="dxa"/>
          </w:tcPr>
          <w:p w14:paraId="051DDEFB" w14:textId="77777777" w:rsidR="00314413" w:rsidRPr="00105EA2" w:rsidRDefault="00314413" w:rsidP="002A15B8">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80" w:type="dxa"/>
          </w:tcPr>
          <w:p w14:paraId="660004E5" w14:textId="77777777" w:rsidR="00314413" w:rsidRDefault="00314413" w:rsidP="002A15B8">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A15B8">
            <w:pPr>
              <w:pStyle w:val="TAL"/>
              <w:keepNext w:val="0"/>
              <w:keepLines w:val="0"/>
              <w:widowControl w:val="0"/>
              <w:rPr>
                <w:lang w:eastAsia="ja-JP"/>
              </w:rPr>
            </w:pPr>
          </w:p>
        </w:tc>
        <w:tc>
          <w:tcPr>
            <w:tcW w:w="1512" w:type="dxa"/>
          </w:tcPr>
          <w:p w14:paraId="124193CB" w14:textId="77777777" w:rsidR="00314413" w:rsidRPr="00716682" w:rsidRDefault="00314413" w:rsidP="002A15B8">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A15B8">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A15B8">
            <w:pPr>
              <w:pStyle w:val="TAC"/>
              <w:keepNext w:val="0"/>
              <w:keepLines w:val="0"/>
              <w:widowControl w:val="0"/>
            </w:pPr>
            <w:r w:rsidRPr="009A44DA">
              <w:rPr>
                <w:rFonts w:eastAsia="宋体"/>
              </w:rPr>
              <w:t>YES</w:t>
            </w:r>
          </w:p>
        </w:tc>
        <w:tc>
          <w:tcPr>
            <w:tcW w:w="1080" w:type="dxa"/>
          </w:tcPr>
          <w:p w14:paraId="103B13C3" w14:textId="77777777" w:rsidR="00314413" w:rsidRDefault="00314413" w:rsidP="002A15B8">
            <w:pPr>
              <w:pStyle w:val="TAC"/>
              <w:keepNext w:val="0"/>
              <w:keepLines w:val="0"/>
              <w:widowControl w:val="0"/>
            </w:pPr>
            <w:r w:rsidRPr="009A44DA">
              <w:rPr>
                <w:rFonts w:eastAsia="宋体"/>
                <w:lang w:eastAsia="ja-JP"/>
              </w:rPr>
              <w:t>ignore</w:t>
            </w:r>
          </w:p>
        </w:tc>
      </w:tr>
      <w:tr w:rsidR="00314413" w:rsidRPr="00FD0425" w14:paraId="41F9054B" w14:textId="77777777" w:rsidTr="002A15B8">
        <w:trPr>
          <w:ins w:id="401" w:author="Ericsson - Author" w:date="2023-10-24T10:04:00Z"/>
        </w:trPr>
        <w:tc>
          <w:tcPr>
            <w:tcW w:w="2160" w:type="dxa"/>
          </w:tcPr>
          <w:p w14:paraId="6DFE594B" w14:textId="02802986" w:rsidR="00314413" w:rsidRPr="009A44DA" w:rsidRDefault="00314413" w:rsidP="00314413">
            <w:pPr>
              <w:pStyle w:val="TAL"/>
              <w:keepNext w:val="0"/>
              <w:keepLines w:val="0"/>
              <w:widowControl w:val="0"/>
              <w:rPr>
                <w:ins w:id="402" w:author="Ericsson - Author" w:date="2023-10-24T10:04:00Z"/>
                <w:lang w:eastAsia="zh-CN"/>
              </w:rPr>
            </w:pPr>
            <w:ins w:id="403" w:author="Ericsson - Author" w:date="2023-10-24T10:0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404" w:author="Ericsson - Author" w:date="2023-10-24T10:04:00Z"/>
                <w:lang w:eastAsia="ja-JP"/>
              </w:rPr>
            </w:pPr>
            <w:ins w:id="405" w:author="Ericsson - Author" w:date="2023-10-24T10:0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406" w:author="Ericsson - Author" w:date="2023-10-24T10:04:00Z"/>
                <w:lang w:eastAsia="ja-JP"/>
              </w:rPr>
            </w:pPr>
          </w:p>
        </w:tc>
        <w:tc>
          <w:tcPr>
            <w:tcW w:w="1512" w:type="dxa"/>
          </w:tcPr>
          <w:p w14:paraId="320A0A3A" w14:textId="011A777E" w:rsidR="00314413" w:rsidRPr="00D84E43" w:rsidRDefault="00314413" w:rsidP="00314413">
            <w:pPr>
              <w:pStyle w:val="TAL"/>
              <w:keepNext w:val="0"/>
              <w:keepLines w:val="0"/>
              <w:widowControl w:val="0"/>
              <w:rPr>
                <w:ins w:id="407" w:author="Ericsson - Author" w:date="2023-10-24T10:04:00Z"/>
                <w:lang w:eastAsia="ja-JP"/>
              </w:rPr>
            </w:pPr>
            <w:ins w:id="408" w:author="Ericsson - Author" w:date="2023-10-24T10:04:00Z">
              <w:r>
                <w:rPr>
                  <w:lang w:eastAsia="ja-JP"/>
                </w:rPr>
                <w:t>9.2.3.x</w:t>
              </w:r>
            </w:ins>
          </w:p>
        </w:tc>
        <w:tc>
          <w:tcPr>
            <w:tcW w:w="1728" w:type="dxa"/>
          </w:tcPr>
          <w:p w14:paraId="463715AE" w14:textId="0782F62D" w:rsidR="00314413" w:rsidRPr="00935200" w:rsidRDefault="006D0A7A" w:rsidP="00314413">
            <w:pPr>
              <w:pStyle w:val="TAL"/>
              <w:keepNext w:val="0"/>
              <w:keepLines w:val="0"/>
              <w:widowControl w:val="0"/>
              <w:rPr>
                <w:ins w:id="409" w:author="Ericsson - Author" w:date="2023-10-24T10:04:00Z"/>
                <w:rFonts w:eastAsia="Malgun Gothic" w:cs="Arial"/>
                <w:lang w:eastAsia="ja-JP"/>
              </w:rPr>
            </w:pPr>
            <w:ins w:id="410"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4A47A068" w14:textId="6F66CB4B" w:rsidR="00314413" w:rsidRPr="009A44DA" w:rsidRDefault="00314413" w:rsidP="00314413">
            <w:pPr>
              <w:pStyle w:val="TAC"/>
              <w:keepNext w:val="0"/>
              <w:keepLines w:val="0"/>
              <w:widowControl w:val="0"/>
              <w:rPr>
                <w:ins w:id="411" w:author="Ericsson - Author" w:date="2023-10-24T10:04:00Z"/>
                <w:rFonts w:eastAsia="宋体"/>
              </w:rPr>
            </w:pPr>
            <w:ins w:id="412" w:author="Ericsson - Author" w:date="2023-10-24T10:04:00Z">
              <w:r>
                <w:rPr>
                  <w:rFonts w:eastAsia="宋体"/>
                </w:rPr>
                <w:t>YES</w:t>
              </w:r>
            </w:ins>
          </w:p>
        </w:tc>
        <w:tc>
          <w:tcPr>
            <w:tcW w:w="1080" w:type="dxa"/>
          </w:tcPr>
          <w:p w14:paraId="38E19AB6" w14:textId="5591E579" w:rsidR="00314413" w:rsidRPr="009A44DA" w:rsidRDefault="00314413" w:rsidP="00314413">
            <w:pPr>
              <w:pStyle w:val="TAC"/>
              <w:keepNext w:val="0"/>
              <w:keepLines w:val="0"/>
              <w:widowControl w:val="0"/>
              <w:rPr>
                <w:ins w:id="413" w:author="Ericsson - Author" w:date="2023-10-24T10:04:00Z"/>
                <w:rFonts w:eastAsia="宋体"/>
                <w:lang w:eastAsia="ja-JP"/>
              </w:rPr>
            </w:pPr>
            <w:ins w:id="414" w:author="Ericsson - Author" w:date="2023-10-24T10:04:00Z">
              <w:r>
                <w:rPr>
                  <w:rFonts w:eastAsia="宋体"/>
                  <w:lang w:eastAsia="ja-JP"/>
                </w:rPr>
                <w:t>ignore</w:t>
              </w:r>
            </w:ins>
          </w:p>
        </w:tc>
      </w:tr>
      <w:tr w:rsidR="00314413" w:rsidRPr="00FD0425" w14:paraId="6D60DCB8" w14:textId="77777777" w:rsidTr="002A15B8">
        <w:trPr>
          <w:ins w:id="415" w:author="Ericsson - Author" w:date="2023-10-24T10:04:00Z"/>
        </w:trPr>
        <w:tc>
          <w:tcPr>
            <w:tcW w:w="2160" w:type="dxa"/>
          </w:tcPr>
          <w:p w14:paraId="5C71E00F" w14:textId="6C55BBA6" w:rsidR="00314413" w:rsidRPr="009A44DA" w:rsidRDefault="0059455A" w:rsidP="00314413">
            <w:pPr>
              <w:pStyle w:val="TAL"/>
              <w:keepNext w:val="0"/>
              <w:keepLines w:val="0"/>
              <w:widowControl w:val="0"/>
              <w:rPr>
                <w:ins w:id="416" w:author="Ericsson - Author" w:date="2023-10-24T10:04:00Z"/>
                <w:lang w:eastAsia="zh-CN"/>
              </w:rPr>
            </w:pPr>
            <w:ins w:id="417" w:author="Ericsson - Author" w:date="2023-10-24T10:04:00Z">
              <w:r>
                <w:rPr>
                  <w:lang w:eastAsia="zh-CN"/>
                </w:rPr>
                <w:t>Data C</w:t>
              </w:r>
              <w:r w:rsidR="00114E7B">
                <w:rPr>
                  <w:lang w:eastAsia="zh-CN"/>
                </w:rPr>
                <w:t>o</w:t>
              </w:r>
              <w:r>
                <w:rPr>
                  <w:lang w:eastAsia="zh-CN"/>
                </w:rPr>
                <w:t>llection</w:t>
              </w:r>
              <w:r w:rsidR="00314413">
                <w:rPr>
                  <w:lang w:eastAsia="zh-CN"/>
                </w:rPr>
                <w:t xml:space="preserve"> ID</w:t>
              </w:r>
            </w:ins>
            <w:r w:rsidR="00D83469">
              <w:rPr>
                <w:rFonts w:hint="eastAsia"/>
                <w:lang w:eastAsia="zh-CN"/>
              </w:rPr>
              <w:t xml:space="preserve"> </w:t>
            </w:r>
            <w:ins w:id="418" w:author="CATT" w:date="2023-10-27T14:33:00Z">
              <w:r w:rsidR="00D83469">
                <w:rPr>
                  <w:rFonts w:hint="eastAsia"/>
                  <w:lang w:eastAsia="zh-CN"/>
                </w:rPr>
                <w:t>T</w:t>
              </w:r>
            </w:ins>
            <w:ins w:id="419" w:author="CATT" w:date="2023-10-27T14:34:00Z">
              <w:r w:rsidR="00D83469">
                <w:rPr>
                  <w:rFonts w:hint="eastAsia"/>
                  <w:lang w:eastAsia="zh-CN"/>
                </w:rPr>
                <w:t>o Setup</w:t>
              </w:r>
            </w:ins>
            <w:r w:rsidR="003B2EAE">
              <w:rPr>
                <w:rFonts w:hint="eastAsia"/>
                <w:lang w:eastAsia="zh-CN"/>
              </w:rPr>
              <w:t xml:space="preserve"> </w:t>
            </w:r>
            <w:ins w:id="420" w:author="CATT" w:date="2023-11-03T09:39:00Z">
              <w:r w:rsidR="003B2EAE">
                <w:rPr>
                  <w:rFonts w:hint="eastAsia"/>
                  <w:lang w:eastAsia="zh-CN"/>
                </w:rPr>
                <w:t>List</w:t>
              </w:r>
            </w:ins>
          </w:p>
        </w:tc>
        <w:tc>
          <w:tcPr>
            <w:tcW w:w="1080" w:type="dxa"/>
          </w:tcPr>
          <w:p w14:paraId="17AD7F23" w14:textId="5248FD61" w:rsidR="00314413" w:rsidRPr="009A44DA" w:rsidRDefault="00314413" w:rsidP="00314413">
            <w:pPr>
              <w:pStyle w:val="TAL"/>
              <w:keepNext w:val="0"/>
              <w:keepLines w:val="0"/>
              <w:widowControl w:val="0"/>
              <w:rPr>
                <w:ins w:id="421" w:author="Ericsson - Author" w:date="2023-10-24T10:04:00Z"/>
                <w:lang w:eastAsia="ja-JP"/>
              </w:rPr>
            </w:pPr>
            <w:ins w:id="422" w:author="Ericsson - Author" w:date="2023-10-24T10:0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423" w:author="Ericsson - Author" w:date="2023-10-24T10:04:00Z"/>
                <w:lang w:eastAsia="ja-JP"/>
              </w:rPr>
            </w:pPr>
          </w:p>
        </w:tc>
        <w:tc>
          <w:tcPr>
            <w:tcW w:w="1512" w:type="dxa"/>
          </w:tcPr>
          <w:p w14:paraId="093EAD73" w14:textId="552D5BF6" w:rsidR="00314413" w:rsidRPr="00D84E43" w:rsidRDefault="00314413" w:rsidP="00314413">
            <w:pPr>
              <w:pStyle w:val="TAL"/>
              <w:keepNext w:val="0"/>
              <w:keepLines w:val="0"/>
              <w:widowControl w:val="0"/>
              <w:rPr>
                <w:ins w:id="424" w:author="Ericsson - Author" w:date="2023-10-24T10:04:00Z"/>
                <w:lang w:eastAsia="ja-JP"/>
              </w:rPr>
            </w:pPr>
            <w:ins w:id="425" w:author="Ericsson - Author" w:date="2023-10-24T10:0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426" w:author="Ericsson - Author" w:date="2023-10-24T10:0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427" w:author="Ericsson - Author" w:date="2023-10-24T10:04:00Z"/>
                <w:rFonts w:eastAsia="宋体"/>
              </w:rPr>
            </w:pPr>
            <w:ins w:id="428" w:author="Ericsson - Author" w:date="2023-10-24T10:0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429" w:author="Ericsson - Author" w:date="2023-10-24T10:04:00Z"/>
                <w:rFonts w:eastAsia="宋体"/>
                <w:lang w:eastAsia="ja-JP"/>
              </w:rPr>
            </w:pPr>
            <w:ins w:id="430" w:author="Ericsson - Author" w:date="2023-10-24T10:0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A15B8">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A15B8">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A15B8">
            <w:pPr>
              <w:pStyle w:val="TAH"/>
              <w:keepNext w:val="0"/>
              <w:keepLines w:val="0"/>
              <w:widowControl w:val="0"/>
              <w:rPr>
                <w:lang w:eastAsia="ja-JP"/>
              </w:rPr>
            </w:pPr>
            <w:r w:rsidRPr="00B22C47">
              <w:t>Explanation</w:t>
            </w:r>
          </w:p>
        </w:tc>
      </w:tr>
      <w:tr w:rsidR="00314413" w:rsidRPr="00B22C47" w14:paraId="4521BDE7" w14:textId="77777777" w:rsidTr="002A15B8">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A15B8">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A15B8">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A15B8">
        <w:tc>
          <w:tcPr>
            <w:tcW w:w="3686" w:type="dxa"/>
          </w:tcPr>
          <w:p w14:paraId="386F174A" w14:textId="77777777" w:rsidR="00314413" w:rsidRPr="00FF1BAF" w:rsidRDefault="00314413" w:rsidP="002A15B8">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A15B8">
            <w:pPr>
              <w:pStyle w:val="TAH"/>
              <w:keepNext w:val="0"/>
              <w:keepLines w:val="0"/>
              <w:widowControl w:val="0"/>
              <w:rPr>
                <w:lang w:eastAsia="ja-JP"/>
              </w:rPr>
            </w:pPr>
            <w:r w:rsidRPr="00FF1BAF">
              <w:rPr>
                <w:lang w:eastAsia="ja-JP"/>
              </w:rPr>
              <w:t>Explanation</w:t>
            </w:r>
          </w:p>
        </w:tc>
      </w:tr>
      <w:tr w:rsidR="00314413" w:rsidRPr="00FF1BAF" w14:paraId="21A8A434" w14:textId="77777777" w:rsidTr="002A15B8">
        <w:tc>
          <w:tcPr>
            <w:tcW w:w="3686" w:type="dxa"/>
          </w:tcPr>
          <w:p w14:paraId="5C8F9878" w14:textId="77777777" w:rsidR="00314413" w:rsidRPr="00FF1BAF" w:rsidRDefault="00314413" w:rsidP="002A15B8">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A15B8">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4"/>
        <w:rPr>
          <w:ins w:id="431" w:author="Ericsson - Author" w:date="2023-10-24T10:04:00Z"/>
        </w:rPr>
      </w:pPr>
      <w:ins w:id="432" w:author="Ericsson - Author" w:date="2023-10-24T10:04:00Z">
        <w:r w:rsidRPr="00AA5DA2">
          <w:lastRenderedPageBreak/>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4BEDBD73" w:rsidR="002059A8" w:rsidRPr="00AA5DA2" w:rsidRDefault="002059A8" w:rsidP="002059A8">
      <w:pPr>
        <w:rPr>
          <w:ins w:id="433" w:author="Ericsson - Author" w:date="2023-10-24T10:04:00Z"/>
        </w:rPr>
      </w:pPr>
      <w:ins w:id="434"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56FB00E2" w14:textId="77777777" w:rsidR="002059A8" w:rsidRPr="00AA5DA2" w:rsidRDefault="002059A8" w:rsidP="002059A8">
      <w:pPr>
        <w:rPr>
          <w:ins w:id="435" w:author="Ericsson - Author" w:date="2023-10-24T10:04:00Z"/>
        </w:rPr>
      </w:pPr>
      <w:ins w:id="436"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2A15B8">
        <w:trPr>
          <w:ins w:id="43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2A15B8">
            <w:pPr>
              <w:pStyle w:val="TAH"/>
              <w:rPr>
                <w:ins w:id="438" w:author="Ericsson - Author" w:date="2023-10-24T10:04:00Z"/>
                <w:lang w:eastAsia="ja-JP"/>
              </w:rPr>
            </w:pPr>
            <w:ins w:id="439"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2A15B8">
            <w:pPr>
              <w:pStyle w:val="TAH"/>
              <w:rPr>
                <w:ins w:id="440" w:author="Ericsson - Author" w:date="2023-10-24T10:04:00Z"/>
                <w:lang w:eastAsia="ja-JP"/>
              </w:rPr>
            </w:pPr>
            <w:ins w:id="441"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2A15B8">
            <w:pPr>
              <w:pStyle w:val="TAH"/>
              <w:rPr>
                <w:ins w:id="442" w:author="Ericsson - Author" w:date="2023-10-24T10:04:00Z"/>
                <w:lang w:eastAsia="ja-JP"/>
              </w:rPr>
            </w:pPr>
            <w:ins w:id="443"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2A15B8">
            <w:pPr>
              <w:pStyle w:val="TAH"/>
              <w:rPr>
                <w:ins w:id="444" w:author="Ericsson - Author" w:date="2023-10-24T10:04:00Z"/>
                <w:lang w:eastAsia="ja-JP"/>
              </w:rPr>
            </w:pPr>
            <w:ins w:id="445"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2A15B8">
            <w:pPr>
              <w:pStyle w:val="TAH"/>
              <w:rPr>
                <w:ins w:id="446" w:author="Ericsson - Author" w:date="2023-10-24T10:04:00Z"/>
                <w:lang w:eastAsia="ja-JP"/>
              </w:rPr>
            </w:pPr>
            <w:ins w:id="447"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2A15B8">
            <w:pPr>
              <w:pStyle w:val="TAH"/>
              <w:rPr>
                <w:ins w:id="448" w:author="Ericsson - Author" w:date="2023-10-24T10:04:00Z"/>
                <w:lang w:eastAsia="ja-JP"/>
              </w:rPr>
            </w:pPr>
            <w:ins w:id="449"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2A15B8">
            <w:pPr>
              <w:pStyle w:val="TAH"/>
              <w:rPr>
                <w:ins w:id="450" w:author="Ericsson - Author" w:date="2023-10-24T10:04:00Z"/>
                <w:lang w:eastAsia="ja-JP"/>
              </w:rPr>
            </w:pPr>
            <w:ins w:id="451" w:author="Ericsson - Author" w:date="2023-10-24T10:04:00Z">
              <w:r w:rsidRPr="00AA5DA2">
                <w:rPr>
                  <w:lang w:eastAsia="ja-JP"/>
                </w:rPr>
                <w:t>Assigned Criticality</w:t>
              </w:r>
            </w:ins>
          </w:p>
        </w:tc>
      </w:tr>
      <w:tr w:rsidR="002059A8" w:rsidRPr="00AA5DA2" w14:paraId="525FC3E8" w14:textId="77777777" w:rsidTr="002A15B8">
        <w:trPr>
          <w:ins w:id="45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2A15B8">
            <w:pPr>
              <w:pStyle w:val="TAL"/>
              <w:rPr>
                <w:ins w:id="453" w:author="Ericsson - Author" w:date="2023-10-24T10:04:00Z"/>
                <w:lang w:eastAsia="ja-JP"/>
              </w:rPr>
            </w:pPr>
            <w:ins w:id="454"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2A15B8">
            <w:pPr>
              <w:pStyle w:val="TAL"/>
              <w:rPr>
                <w:ins w:id="455" w:author="Ericsson - Author" w:date="2023-10-24T10:04:00Z"/>
                <w:lang w:eastAsia="ja-JP"/>
              </w:rPr>
            </w:pPr>
            <w:ins w:id="456"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2A15B8">
            <w:pPr>
              <w:pStyle w:val="TAL"/>
              <w:rPr>
                <w:ins w:id="457"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2A15B8">
            <w:pPr>
              <w:pStyle w:val="TAL"/>
              <w:rPr>
                <w:ins w:id="458" w:author="Ericsson - Author" w:date="2023-10-24T10:04:00Z"/>
                <w:lang w:eastAsia="ja-JP"/>
              </w:rPr>
            </w:pPr>
            <w:ins w:id="459"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2A15B8">
            <w:pPr>
              <w:pStyle w:val="TAL"/>
              <w:rPr>
                <w:ins w:id="460"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2A15B8">
            <w:pPr>
              <w:pStyle w:val="TAC"/>
              <w:rPr>
                <w:ins w:id="461" w:author="Ericsson - Author" w:date="2023-10-24T10:04:00Z"/>
                <w:lang w:eastAsia="zh-CN"/>
              </w:rPr>
            </w:pPr>
            <w:ins w:id="46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2A15B8">
            <w:pPr>
              <w:pStyle w:val="TAC"/>
              <w:rPr>
                <w:ins w:id="463" w:author="Ericsson - Author" w:date="2023-10-24T10:04:00Z"/>
                <w:lang w:eastAsia="ja-JP"/>
              </w:rPr>
            </w:pPr>
            <w:ins w:id="464" w:author="Ericsson - Author" w:date="2023-10-24T10:04:00Z">
              <w:r w:rsidRPr="00E41FB0">
                <w:rPr>
                  <w:lang w:eastAsia="ja-JP"/>
                </w:rPr>
                <w:t>reject</w:t>
              </w:r>
            </w:ins>
          </w:p>
        </w:tc>
      </w:tr>
      <w:tr w:rsidR="002059A8" w:rsidRPr="00AA5DA2" w14:paraId="71D2B510" w14:textId="77777777" w:rsidTr="002A15B8">
        <w:trPr>
          <w:ins w:id="46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EB6C21" w14:textId="0B1B68A8" w:rsidR="002059A8" w:rsidRPr="00AA5DA2" w:rsidRDefault="002059A8" w:rsidP="002A15B8">
            <w:pPr>
              <w:pStyle w:val="TAL"/>
              <w:rPr>
                <w:ins w:id="466" w:author="Ericsson - Author" w:date="2023-10-24T10:04:00Z"/>
                <w:lang w:eastAsia="ja-JP"/>
              </w:rPr>
            </w:pPr>
            <w:ins w:id="467"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2A15B8">
            <w:pPr>
              <w:pStyle w:val="TAL"/>
              <w:rPr>
                <w:ins w:id="468" w:author="Ericsson - Author" w:date="2023-10-24T10:04:00Z"/>
                <w:lang w:eastAsia="ja-JP"/>
              </w:rPr>
            </w:pPr>
            <w:ins w:id="469"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2A15B8">
            <w:pPr>
              <w:pStyle w:val="TAL"/>
              <w:rPr>
                <w:ins w:id="47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2A15B8">
            <w:pPr>
              <w:pStyle w:val="TAL"/>
              <w:rPr>
                <w:ins w:id="471" w:author="Ericsson - Author" w:date="2023-10-24T10:04:00Z"/>
                <w:lang w:eastAsia="ja-JP"/>
              </w:rPr>
            </w:pPr>
            <w:ins w:id="472" w:author="Ericsson - Author" w:date="2023-10-24T10:0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2A15B8">
            <w:pPr>
              <w:pStyle w:val="TAL"/>
              <w:rPr>
                <w:ins w:id="473" w:author="Ericsson - Author" w:date="2023-10-24T10:04:00Z"/>
                <w:lang w:eastAsia="ja-JP"/>
              </w:rPr>
            </w:pPr>
            <w:ins w:id="474"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2A15B8">
            <w:pPr>
              <w:pStyle w:val="TAC"/>
              <w:rPr>
                <w:ins w:id="475" w:author="Ericsson - Author" w:date="2023-10-24T10:04:00Z"/>
                <w:lang w:eastAsia="zh-CN"/>
              </w:rPr>
            </w:pPr>
            <w:ins w:id="47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2A15B8">
            <w:pPr>
              <w:pStyle w:val="TAC"/>
              <w:rPr>
                <w:ins w:id="477" w:author="Ericsson - Author" w:date="2023-10-24T10:04:00Z"/>
                <w:lang w:eastAsia="ja-JP"/>
              </w:rPr>
            </w:pPr>
            <w:ins w:id="478" w:author="Ericsson - Author" w:date="2023-10-24T10:04:00Z">
              <w:r w:rsidRPr="00E41FB0">
                <w:rPr>
                  <w:lang w:eastAsia="ja-JP"/>
                </w:rPr>
                <w:t>reject</w:t>
              </w:r>
            </w:ins>
          </w:p>
        </w:tc>
      </w:tr>
      <w:tr w:rsidR="002059A8" w:rsidRPr="00AA5DA2" w14:paraId="76465425" w14:textId="77777777" w:rsidTr="002A15B8">
        <w:trPr>
          <w:ins w:id="47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792D76" w14:textId="32B6095C" w:rsidR="002059A8" w:rsidRPr="00AA5DA2" w:rsidRDefault="002059A8" w:rsidP="002A15B8">
            <w:pPr>
              <w:pStyle w:val="TAL"/>
              <w:rPr>
                <w:ins w:id="480" w:author="Ericsson - Author" w:date="2023-10-24T10:04:00Z"/>
                <w:lang w:eastAsia="ja-JP"/>
              </w:rPr>
            </w:pPr>
            <w:ins w:id="481"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2A15B8">
            <w:pPr>
              <w:pStyle w:val="TAL"/>
              <w:rPr>
                <w:ins w:id="482" w:author="Ericsson - Author" w:date="2023-10-24T10:04:00Z"/>
                <w:lang w:eastAsia="ja-JP"/>
              </w:rPr>
            </w:pPr>
            <w:ins w:id="483"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2A15B8">
            <w:pPr>
              <w:pStyle w:val="TAL"/>
              <w:rPr>
                <w:ins w:id="48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2A15B8">
            <w:pPr>
              <w:pStyle w:val="TAL"/>
              <w:rPr>
                <w:ins w:id="485" w:author="Ericsson - Author" w:date="2023-10-24T10:04:00Z"/>
                <w:lang w:eastAsia="ja-JP"/>
              </w:rPr>
            </w:pPr>
            <w:ins w:id="486"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2A15B8">
            <w:pPr>
              <w:pStyle w:val="TAL"/>
              <w:rPr>
                <w:ins w:id="487" w:author="Ericsson - Author" w:date="2023-10-24T10:04:00Z"/>
                <w:lang w:eastAsia="ja-JP"/>
              </w:rPr>
            </w:pPr>
            <w:ins w:id="488"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2A15B8">
            <w:pPr>
              <w:pStyle w:val="TAC"/>
              <w:rPr>
                <w:ins w:id="489" w:author="Ericsson - Author" w:date="2023-10-24T10:04:00Z"/>
                <w:lang w:eastAsia="zh-CN"/>
              </w:rPr>
            </w:pPr>
            <w:ins w:id="49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2A15B8">
            <w:pPr>
              <w:pStyle w:val="TAC"/>
              <w:rPr>
                <w:ins w:id="491" w:author="Ericsson - Author" w:date="2023-10-24T10:04:00Z"/>
                <w:lang w:eastAsia="zh-CN"/>
              </w:rPr>
            </w:pPr>
            <w:ins w:id="492" w:author="Ericsson - Author" w:date="2023-10-24T10:04:00Z">
              <w:r>
                <w:rPr>
                  <w:rFonts w:hint="eastAsia"/>
                  <w:lang w:eastAsia="zh-CN"/>
                </w:rPr>
                <w:t>i</w:t>
              </w:r>
              <w:r>
                <w:rPr>
                  <w:lang w:eastAsia="zh-CN"/>
                </w:rPr>
                <w:t>gnore</w:t>
              </w:r>
            </w:ins>
          </w:p>
        </w:tc>
      </w:tr>
      <w:tr w:rsidR="002059A8" w:rsidRPr="00DB4D57" w14:paraId="70C42413" w14:textId="77777777" w:rsidTr="002A15B8">
        <w:trPr>
          <w:ins w:id="49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2A15B8">
            <w:pPr>
              <w:pStyle w:val="TAL"/>
              <w:rPr>
                <w:ins w:id="494" w:author="Ericsson - Author" w:date="2023-10-24T10:04:00Z"/>
                <w:lang w:eastAsia="ja-JP"/>
              </w:rPr>
            </w:pPr>
            <w:ins w:id="495"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2A15B8">
            <w:pPr>
              <w:pStyle w:val="TAL"/>
              <w:rPr>
                <w:ins w:id="496" w:author="Ericsson - Author" w:date="2023-10-24T10:04:00Z"/>
                <w:lang w:eastAsia="ja-JP"/>
              </w:rPr>
            </w:pPr>
            <w:ins w:id="497"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2A15B8">
            <w:pPr>
              <w:pStyle w:val="TAL"/>
              <w:rPr>
                <w:ins w:id="49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5249EFD6" w:rsidR="002059A8" w:rsidRPr="00DB4D57" w:rsidRDefault="002059A8" w:rsidP="009459DE">
            <w:pPr>
              <w:pStyle w:val="TAL"/>
              <w:rPr>
                <w:ins w:id="499" w:author="Ericsson - Author" w:date="2023-10-24T10:04:00Z"/>
                <w:lang w:eastAsia="ja-JP"/>
              </w:rPr>
            </w:pPr>
            <w:ins w:id="500" w:author="Ericsson - Author" w:date="2023-10-24T10:04:00Z">
              <w:r w:rsidRPr="00422562">
                <w:rPr>
                  <w:lang w:eastAsia="ja-JP"/>
                </w:rPr>
                <w:t>ENUMERATED(start, stop,</w:t>
              </w:r>
              <w:r>
                <w:rPr>
                  <w:lang w:eastAsia="ja-JP"/>
                </w:rPr>
                <w:t xml:space="preserve"> </w:t>
              </w:r>
              <w:r w:rsidRPr="00422562">
                <w:rPr>
                  <w:lang w:eastAsia="ja-JP"/>
                </w:rPr>
                <w:t>…)</w:t>
              </w:r>
              <w:r>
                <w:rPr>
                  <w:lang w:eastAsia="ja-JP"/>
                </w:rPr>
                <w:t xml:space="preserve"> </w:t>
              </w:r>
              <w:del w:id="501" w:author="CATT" w:date="2023-11-03T14:07:00Z">
                <w:r w:rsidRPr="00FA7F14" w:rsidDel="009459DE">
                  <w:rPr>
                    <w:rFonts w:cs="Arial"/>
                    <w:highlight w:val="yellow"/>
                    <w:lang w:eastAsia="ja-JP"/>
                  </w:rPr>
                  <w:delText xml:space="preserve">(FFS on </w:delText>
                </w:r>
                <w:r w:rsidDel="009459DE">
                  <w:rPr>
                    <w:rFonts w:cs="Arial"/>
                    <w:highlight w:val="yellow"/>
                    <w:lang w:eastAsia="ja-JP"/>
                  </w:rPr>
                  <w:delText>others</w:delText>
                </w:r>
                <w:r w:rsidRPr="00FA7F14" w:rsidDel="009459DE">
                  <w:rPr>
                    <w:rFonts w:cs="Arial"/>
                    <w:highlight w:val="yellow"/>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4BA9EB93" w14:textId="52F1D989" w:rsidR="002059A8" w:rsidRPr="00DB4D57" w:rsidRDefault="002059A8" w:rsidP="002A15B8">
            <w:pPr>
              <w:pStyle w:val="TAL"/>
              <w:rPr>
                <w:ins w:id="502" w:author="Ericsson - Author" w:date="2023-10-24T10:04:00Z"/>
                <w:lang w:eastAsia="ja-JP"/>
              </w:rPr>
            </w:pPr>
            <w:ins w:id="503"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2A15B8">
            <w:pPr>
              <w:pStyle w:val="TAC"/>
              <w:rPr>
                <w:ins w:id="504" w:author="Ericsson - Author" w:date="2023-10-24T10:04:00Z"/>
                <w:lang w:eastAsia="zh-CN"/>
              </w:rPr>
            </w:pPr>
            <w:ins w:id="50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2A15B8">
            <w:pPr>
              <w:pStyle w:val="TAC"/>
              <w:rPr>
                <w:ins w:id="506" w:author="Ericsson - Author" w:date="2023-10-24T10:04:00Z"/>
                <w:lang w:eastAsia="ja-JP"/>
              </w:rPr>
            </w:pPr>
            <w:ins w:id="507" w:author="Ericsson - Author" w:date="2023-10-24T10:04:00Z">
              <w:r w:rsidRPr="00E41FB0">
                <w:rPr>
                  <w:lang w:eastAsia="ja-JP"/>
                </w:rPr>
                <w:t>reject</w:t>
              </w:r>
            </w:ins>
          </w:p>
        </w:tc>
      </w:tr>
      <w:tr w:rsidR="002059A8" w:rsidRPr="00DB4D57" w14:paraId="6A22DA00" w14:textId="77777777" w:rsidTr="002A15B8">
        <w:trPr>
          <w:ins w:id="50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2A15B8">
            <w:pPr>
              <w:pStyle w:val="TAL"/>
              <w:rPr>
                <w:ins w:id="509" w:author="Ericsson - Author" w:date="2023-10-24T10:04:00Z"/>
                <w:lang w:eastAsia="ja-JP"/>
              </w:rPr>
            </w:pPr>
            <w:ins w:id="510"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2A15B8">
            <w:pPr>
              <w:pStyle w:val="TAL"/>
              <w:rPr>
                <w:ins w:id="511" w:author="Ericsson - Author" w:date="2023-10-24T10:04:00Z"/>
                <w:lang w:eastAsia="ja-JP"/>
              </w:rPr>
            </w:pPr>
            <w:ins w:id="512"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2A15B8">
            <w:pPr>
              <w:pStyle w:val="TAL"/>
              <w:rPr>
                <w:ins w:id="51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2A15B8">
            <w:pPr>
              <w:pStyle w:val="TAL"/>
              <w:rPr>
                <w:ins w:id="514" w:author="Ericsson - Author" w:date="2023-10-24T10:04:00Z"/>
                <w:lang w:eastAsia="ja-JP"/>
              </w:rPr>
            </w:pPr>
            <w:ins w:id="515" w:author="Ericsson - Author" w:date="2023-10-24T10:04:00Z">
              <w:r w:rsidRPr="00422562">
                <w:rPr>
                  <w:lang w:eastAsia="ja-JP"/>
                </w:rPr>
                <w:t>BITSTRING</w:t>
              </w:r>
            </w:ins>
          </w:p>
          <w:p w14:paraId="600447C7" w14:textId="77777777" w:rsidR="002059A8" w:rsidRPr="00DB4D57" w:rsidRDefault="002059A8" w:rsidP="002A15B8">
            <w:pPr>
              <w:pStyle w:val="TAL"/>
              <w:rPr>
                <w:ins w:id="516" w:author="Ericsson - Author" w:date="2023-10-24T10:04:00Z"/>
                <w:lang w:eastAsia="ja-JP"/>
              </w:rPr>
            </w:pPr>
            <w:ins w:id="517" w:author="Ericsson - Author" w:date="2023-10-24T10:0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518" w:author="Ericsson - Author" w:date="2023-10-24T10:04:00Z"/>
                <w:lang w:eastAsia="ja-JP"/>
              </w:rPr>
            </w:pPr>
            <w:ins w:id="519"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520" w:author="Ericsson - Author" w:date="2023-10-24T10:04:00Z"/>
                <w:lang w:eastAsia="ja-JP"/>
              </w:rPr>
            </w:pPr>
            <w:ins w:id="521" w:author="Ericsson - Author" w:date="2023-10-24T10:0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522" w:author="Ericsson - Author" w:date="2023-10-24T10:04:00Z"/>
                <w:lang w:eastAsia="ja-JP"/>
              </w:rPr>
            </w:pPr>
            <w:ins w:id="523" w:author="Ericsson - Author" w:date="2023-10-24T10:04:00Z">
              <w:r w:rsidRPr="00CD552C">
                <w:rPr>
                  <w:rFonts w:hint="eastAsia"/>
                  <w:lang w:eastAsia="ja-JP"/>
                </w:rPr>
                <w:t>S</w:t>
              </w:r>
              <w:r w:rsidRPr="00CD552C">
                <w:rPr>
                  <w:lang w:eastAsia="ja-JP"/>
                </w:rPr>
                <w:t>econd Bit = Predicted Number of Active UEs,</w:t>
              </w:r>
            </w:ins>
          </w:p>
          <w:p w14:paraId="5293A395" w14:textId="23333D47" w:rsidR="002147C9" w:rsidRPr="00CD552C" w:rsidRDefault="002147C9" w:rsidP="00E90A22">
            <w:pPr>
              <w:pStyle w:val="TAL"/>
              <w:rPr>
                <w:ins w:id="524" w:author="Ericsson - Author" w:date="2023-10-24T10:04:00Z"/>
                <w:lang w:eastAsia="ja-JP"/>
              </w:rPr>
            </w:pPr>
            <w:ins w:id="525" w:author="Ericsson - Author" w:date="2023-10-24T10:04:00Z">
              <w:r w:rsidRPr="00CD552C">
                <w:rPr>
                  <w:lang w:eastAsia="ja-JP"/>
                </w:rPr>
                <w:t xml:space="preserve">Third Bit = Predicted RRC </w:t>
              </w:r>
              <w:r w:rsidR="003D2A09">
                <w:rPr>
                  <w:lang w:eastAsia="ja-JP"/>
                </w:rPr>
                <w:t>C</w:t>
              </w:r>
              <w:r w:rsidRPr="00CD552C">
                <w:rPr>
                  <w:lang w:eastAsia="ja-JP"/>
                </w:rPr>
                <w:t xml:space="preserve">onnections </w:t>
              </w:r>
            </w:ins>
          </w:p>
          <w:p w14:paraId="6C072C48" w14:textId="77777777" w:rsidR="00574C11" w:rsidRDefault="00574C11" w:rsidP="00E90A22">
            <w:pPr>
              <w:pStyle w:val="TAL"/>
              <w:rPr>
                <w:ins w:id="526" w:author="Ericsson - Author" w:date="2023-10-24T10:04:00Z"/>
                <w:lang w:eastAsia="zh-CN"/>
              </w:rPr>
            </w:pPr>
            <w:ins w:id="527" w:author="Ericsson - Author" w:date="2023-10-24T10:04:00Z">
              <w:r>
                <w:rPr>
                  <w:lang w:eastAsia="ja-JP"/>
                </w:rPr>
                <w:t>Fourth Bit =</w:t>
              </w:r>
              <w:r>
                <w:rPr>
                  <w:lang w:eastAsia="zh-CN"/>
                </w:rPr>
                <w:t xml:space="preserve"> Average UE Throughput DL,</w:t>
              </w:r>
            </w:ins>
          </w:p>
          <w:p w14:paraId="6A3AB652" w14:textId="77777777" w:rsidR="00574C11" w:rsidRDefault="00574C11" w:rsidP="00E90A22">
            <w:pPr>
              <w:pStyle w:val="TAL"/>
              <w:rPr>
                <w:ins w:id="528" w:author="Ericsson - Author" w:date="2023-10-24T10:04:00Z"/>
                <w:lang w:eastAsia="zh-CN"/>
              </w:rPr>
            </w:pPr>
            <w:ins w:id="529" w:author="Ericsson - Author" w:date="2023-10-24T10:04:00Z">
              <w:r>
                <w:rPr>
                  <w:lang w:eastAsia="zh-CN"/>
                </w:rPr>
                <w:t>Fifth Bit = Average UE Throughput UL,</w:t>
              </w:r>
            </w:ins>
          </w:p>
          <w:p w14:paraId="697164D8" w14:textId="7FC2A4D5" w:rsidR="00574C11" w:rsidRDefault="00574C11" w:rsidP="00E90A22">
            <w:pPr>
              <w:pStyle w:val="TAL"/>
              <w:rPr>
                <w:ins w:id="530" w:author="Ericsson - Author" w:date="2023-10-24T10:04:00Z"/>
                <w:lang w:eastAsia="ja-JP"/>
              </w:rPr>
            </w:pPr>
            <w:ins w:id="531" w:author="Ericsson - Author" w:date="2023-10-24T10:04:00Z">
              <w:r>
                <w:rPr>
                  <w:lang w:eastAsia="zh-CN"/>
                </w:rPr>
                <w:t xml:space="preserve">Sixth Bit = </w:t>
              </w:r>
              <w:r>
                <w:rPr>
                  <w:lang w:eastAsia="ja-JP"/>
                </w:rPr>
                <w:t>Average Packet Delay,</w:t>
              </w:r>
            </w:ins>
          </w:p>
          <w:p w14:paraId="3E369261" w14:textId="77777777" w:rsidR="00574C11" w:rsidRDefault="00574C11" w:rsidP="00E90A22">
            <w:pPr>
              <w:pStyle w:val="TAL"/>
              <w:rPr>
                <w:ins w:id="532" w:author="Ericsson - Author" w:date="2023-10-24T10:04:00Z"/>
                <w:lang w:eastAsia="ja-JP"/>
              </w:rPr>
            </w:pPr>
            <w:ins w:id="533" w:author="Ericsson - Author" w:date="2023-10-24T10:04:00Z">
              <w:r>
                <w:rPr>
                  <w:lang w:eastAsia="zh-CN"/>
                </w:rPr>
                <w:t xml:space="preserve">Seventh Bit = </w:t>
              </w:r>
              <w:r>
                <w:rPr>
                  <w:lang w:eastAsia="ja-JP"/>
                </w:rPr>
                <w:t>Average Packet Loss</w:t>
              </w:r>
            </w:ins>
          </w:p>
          <w:p w14:paraId="2D7849E8" w14:textId="77777777" w:rsidR="00D713DC" w:rsidRDefault="00163688" w:rsidP="00D713DC">
            <w:pPr>
              <w:pStyle w:val="TAL"/>
              <w:rPr>
                <w:ins w:id="534" w:author="Ericsson - Author" w:date="2023-10-24T10:04:00Z"/>
                <w:lang w:val="en-US" w:eastAsia="ja-JP"/>
              </w:rPr>
            </w:pPr>
            <w:ins w:id="535" w:author="Ericsson - Author" w:date="2023-10-24T10:04:00Z">
              <w:r>
                <w:rPr>
                  <w:lang w:eastAsia="ja-JP"/>
                </w:rPr>
                <w:t>Eight</w:t>
              </w:r>
              <w:r w:rsidR="00E12288">
                <w:rPr>
                  <w:lang w:eastAsia="ja-JP"/>
                </w:rPr>
                <w:t>h</w:t>
              </w:r>
              <w:r>
                <w:rPr>
                  <w:lang w:eastAsia="ja-JP"/>
                </w:rPr>
                <w:t xml:space="preserve"> Bit = Energy Cost</w:t>
              </w:r>
            </w:ins>
          </w:p>
          <w:p w14:paraId="49EF24BD" w14:textId="7AB8104F" w:rsidR="00163688" w:rsidRDefault="00D713DC" w:rsidP="00D713DC">
            <w:pPr>
              <w:pStyle w:val="TAL"/>
              <w:rPr>
                <w:ins w:id="536" w:author="Ericsson - Author" w:date="2023-10-24T10:04:00Z"/>
                <w:lang w:eastAsia="ja-JP"/>
              </w:rPr>
            </w:pPr>
            <w:ins w:id="537" w:author="Ericsson - Author" w:date="2023-10-24T10:04:00Z">
              <w:r>
                <w:rPr>
                  <w:rFonts w:hint="eastAsia"/>
                  <w:lang w:val="en-US" w:eastAsia="zh-CN"/>
                </w:rPr>
                <w:t>Ninth Bit = Measured UE Trajectory</w:t>
              </w:r>
            </w:ins>
          </w:p>
          <w:p w14:paraId="5442E0A0" w14:textId="76B1E3B3" w:rsidR="002059A8" w:rsidRPr="00DB4D57" w:rsidRDefault="002059A8" w:rsidP="00E90A22">
            <w:pPr>
              <w:pStyle w:val="TAL"/>
              <w:rPr>
                <w:ins w:id="538"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2A15B8">
            <w:pPr>
              <w:pStyle w:val="TAC"/>
              <w:rPr>
                <w:ins w:id="539" w:author="Ericsson - Author" w:date="2023-10-24T10:04:00Z"/>
                <w:lang w:eastAsia="zh-CN"/>
              </w:rPr>
            </w:pPr>
            <w:ins w:id="54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2A15B8">
            <w:pPr>
              <w:pStyle w:val="TAC"/>
              <w:rPr>
                <w:ins w:id="541" w:author="Ericsson - Author" w:date="2023-10-24T10:04:00Z"/>
                <w:lang w:eastAsia="ja-JP"/>
              </w:rPr>
            </w:pPr>
            <w:ins w:id="542" w:author="Ericsson - Author" w:date="2023-10-24T10:04:00Z">
              <w:r>
                <w:rPr>
                  <w:snapToGrid w:val="0"/>
                </w:rPr>
                <w:t>reject</w:t>
              </w:r>
            </w:ins>
          </w:p>
        </w:tc>
      </w:tr>
      <w:tr w:rsidR="002059A8" w:rsidRPr="00DB4D57" w14:paraId="6C63DD33" w14:textId="77777777" w:rsidTr="002A15B8">
        <w:trPr>
          <w:ins w:id="54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2A15B8">
            <w:pPr>
              <w:pStyle w:val="TAL"/>
              <w:rPr>
                <w:ins w:id="544" w:author="Ericsson - Author" w:date="2023-10-24T10:04:00Z"/>
                <w:b/>
                <w:bCs/>
                <w:lang w:eastAsia="ja-JP"/>
              </w:rPr>
            </w:pPr>
            <w:ins w:id="545"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2A15B8">
            <w:pPr>
              <w:pStyle w:val="TAL"/>
              <w:rPr>
                <w:ins w:id="546"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2A15B8">
            <w:pPr>
              <w:pStyle w:val="TAL"/>
              <w:rPr>
                <w:ins w:id="547" w:author="Ericsson - Author" w:date="2023-10-24T10:04:00Z"/>
                <w:i/>
                <w:lang w:eastAsia="ja-JP"/>
              </w:rPr>
            </w:pPr>
            <w:ins w:id="548"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2A15B8">
            <w:pPr>
              <w:pStyle w:val="TAL"/>
              <w:rPr>
                <w:ins w:id="54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2A15B8">
            <w:pPr>
              <w:pStyle w:val="TAL"/>
              <w:rPr>
                <w:ins w:id="550" w:author="Ericsson - Author" w:date="2023-10-24T10:04:00Z"/>
                <w:lang w:eastAsia="ja-JP"/>
              </w:rPr>
            </w:pPr>
            <w:ins w:id="551"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2A15B8">
            <w:pPr>
              <w:pStyle w:val="TAC"/>
              <w:rPr>
                <w:ins w:id="552" w:author="Ericsson - Author" w:date="2023-10-24T10:04:00Z"/>
                <w:lang w:eastAsia="zh-CN"/>
              </w:rPr>
            </w:pPr>
            <w:ins w:id="55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2A15B8">
            <w:pPr>
              <w:pStyle w:val="TAC"/>
              <w:rPr>
                <w:ins w:id="554" w:author="Ericsson - Author" w:date="2023-10-24T10:04:00Z"/>
                <w:lang w:eastAsia="ja-JP"/>
              </w:rPr>
            </w:pPr>
            <w:ins w:id="555" w:author="Ericsson - Author" w:date="2023-10-24T10:04:00Z">
              <w:r>
                <w:rPr>
                  <w:snapToGrid w:val="0"/>
                </w:rPr>
                <w:t>ignore</w:t>
              </w:r>
            </w:ins>
          </w:p>
        </w:tc>
      </w:tr>
      <w:tr w:rsidR="002059A8" w:rsidRPr="00DB4D57" w14:paraId="0F0A57DB" w14:textId="77777777" w:rsidTr="002A15B8">
        <w:trPr>
          <w:ins w:id="55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57" w:author="Ericsson - Author" w:date="2023-10-24T10:04:00Z"/>
                <w:lang w:eastAsia="ja-JP"/>
              </w:rPr>
            </w:pPr>
            <w:ins w:id="558"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2A15B8">
            <w:pPr>
              <w:pStyle w:val="TAL"/>
              <w:rPr>
                <w:ins w:id="559"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2A15B8">
            <w:pPr>
              <w:pStyle w:val="TAL"/>
              <w:rPr>
                <w:ins w:id="560" w:author="Ericsson - Author" w:date="2023-10-24T10:04:00Z"/>
                <w:i/>
                <w:lang w:eastAsia="ja-JP"/>
              </w:rPr>
            </w:pPr>
            <w:proofErr w:type="gramStart"/>
            <w:ins w:id="561" w:author="Ericsson - Author" w:date="2023-10-24T10:04:00Z">
              <w:r w:rsidRPr="009D1FE9">
                <w:rPr>
                  <w:i/>
                  <w:lang w:eastAsia="ja-JP"/>
                </w:rPr>
                <w:t>1 ..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2A15B8">
            <w:pPr>
              <w:pStyle w:val="TAL"/>
              <w:rPr>
                <w:ins w:id="56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2A15B8">
            <w:pPr>
              <w:pStyle w:val="TAL"/>
              <w:rPr>
                <w:ins w:id="563"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2A15B8">
            <w:pPr>
              <w:pStyle w:val="TAC"/>
              <w:rPr>
                <w:ins w:id="564" w:author="Ericsson - Author" w:date="2023-10-24T10:04:00Z"/>
                <w:lang w:eastAsia="ja-JP"/>
              </w:rPr>
            </w:pPr>
            <w:ins w:id="565"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2A15B8">
            <w:pPr>
              <w:pStyle w:val="TAC"/>
              <w:rPr>
                <w:ins w:id="566" w:author="Ericsson - Author" w:date="2023-10-24T10:04:00Z"/>
                <w:lang w:eastAsia="ja-JP"/>
              </w:rPr>
            </w:pPr>
          </w:p>
        </w:tc>
      </w:tr>
      <w:tr w:rsidR="002059A8" w:rsidRPr="00DB4D57" w14:paraId="175FF8A1" w14:textId="77777777" w:rsidTr="002A15B8">
        <w:trPr>
          <w:ins w:id="56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2A15B8">
            <w:pPr>
              <w:pStyle w:val="TAL"/>
              <w:ind w:left="227"/>
              <w:rPr>
                <w:ins w:id="568" w:author="Ericsson - Author" w:date="2023-10-24T10:04:00Z"/>
                <w:lang w:eastAsia="ja-JP"/>
              </w:rPr>
            </w:pPr>
            <w:ins w:id="569"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2A15B8">
            <w:pPr>
              <w:pStyle w:val="TAL"/>
              <w:rPr>
                <w:ins w:id="570" w:author="Ericsson - Author" w:date="2023-10-24T10:04:00Z"/>
                <w:lang w:eastAsia="ja-JP"/>
              </w:rPr>
            </w:pPr>
            <w:ins w:id="571"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2A15B8">
            <w:pPr>
              <w:pStyle w:val="TAL"/>
              <w:rPr>
                <w:ins w:id="57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2A15B8">
            <w:pPr>
              <w:pStyle w:val="TAL"/>
              <w:rPr>
                <w:ins w:id="573" w:author="Ericsson - Author" w:date="2023-10-24T10:04:00Z"/>
                <w:lang w:eastAsia="ja-JP"/>
              </w:rPr>
            </w:pPr>
            <w:ins w:id="574" w:author="Ericsson - Author" w:date="2023-10-24T10:04:00Z">
              <w:r w:rsidRPr="009D1FE9">
                <w:rPr>
                  <w:lang w:eastAsia="ja-JP"/>
                </w:rPr>
                <w:t>Global NG-RAN Cell Identity</w:t>
              </w:r>
            </w:ins>
          </w:p>
          <w:p w14:paraId="2816E82E" w14:textId="77777777" w:rsidR="002059A8" w:rsidRPr="009D1FE9" w:rsidRDefault="002059A8" w:rsidP="002A15B8">
            <w:pPr>
              <w:pStyle w:val="TAL"/>
              <w:rPr>
                <w:ins w:id="575" w:author="Ericsson - Author" w:date="2023-10-24T10:04:00Z"/>
                <w:lang w:eastAsia="ja-JP"/>
              </w:rPr>
            </w:pPr>
            <w:ins w:id="576" w:author="Ericsson - Author" w:date="2023-10-24T10:04:00Z">
              <w:r w:rsidRPr="009D1FE9">
                <w:rPr>
                  <w:lang w:eastAsia="ja-JP"/>
                </w:rPr>
                <w:t>9.2.2.27</w:t>
              </w:r>
            </w:ins>
          </w:p>
          <w:p w14:paraId="11D5FC5D" w14:textId="77777777" w:rsidR="002059A8" w:rsidRPr="009D1FE9" w:rsidRDefault="002059A8" w:rsidP="002A15B8">
            <w:pPr>
              <w:pStyle w:val="TAL"/>
              <w:rPr>
                <w:ins w:id="57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2A15B8">
            <w:pPr>
              <w:pStyle w:val="TAL"/>
              <w:rPr>
                <w:ins w:id="578"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2A15B8">
            <w:pPr>
              <w:pStyle w:val="TAC"/>
              <w:rPr>
                <w:ins w:id="579" w:author="Ericsson - Author" w:date="2023-10-24T10:04:00Z"/>
                <w:lang w:eastAsia="ja-JP"/>
              </w:rPr>
            </w:pPr>
            <w:ins w:id="580"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2A15B8">
            <w:pPr>
              <w:pStyle w:val="TAC"/>
              <w:rPr>
                <w:ins w:id="581" w:author="Ericsson - Author" w:date="2023-10-24T10:04:00Z"/>
                <w:lang w:eastAsia="ja-JP"/>
              </w:rPr>
            </w:pPr>
          </w:p>
        </w:tc>
      </w:tr>
      <w:tr w:rsidR="002059A8" w:rsidRPr="00DB4D57" w14:paraId="4AF7E52E" w14:textId="77777777" w:rsidTr="002A15B8">
        <w:trPr>
          <w:ins w:id="58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2A15B8">
            <w:pPr>
              <w:pStyle w:val="TAL"/>
              <w:rPr>
                <w:ins w:id="583" w:author="Ericsson - Author" w:date="2023-10-24T10:04:00Z"/>
                <w:lang w:eastAsia="ja-JP"/>
              </w:rPr>
            </w:pPr>
            <w:ins w:id="584"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2A15B8">
            <w:pPr>
              <w:pStyle w:val="TAL"/>
              <w:rPr>
                <w:ins w:id="585" w:author="Ericsson - Author" w:date="2023-10-24T10:04:00Z"/>
                <w:lang w:eastAsia="ja-JP"/>
              </w:rPr>
            </w:pPr>
            <w:ins w:id="586"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2A15B8">
            <w:pPr>
              <w:pStyle w:val="TAL"/>
              <w:rPr>
                <w:ins w:id="58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2A15B8">
            <w:pPr>
              <w:pStyle w:val="TAL"/>
              <w:rPr>
                <w:ins w:id="588" w:author="Ericsson - Author" w:date="2023-10-24T10:04:00Z"/>
                <w:lang w:eastAsia="ja-JP"/>
              </w:rPr>
            </w:pPr>
            <w:ins w:id="589" w:author="Ericsson - Author" w:date="2023-10-24T10:0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2A15B8">
            <w:pPr>
              <w:pStyle w:val="TAL"/>
              <w:rPr>
                <w:ins w:id="590" w:author="Ericsson - Author" w:date="2023-10-24T10:04:00Z"/>
                <w:lang w:eastAsia="ja-JP"/>
              </w:rPr>
            </w:pPr>
            <w:ins w:id="591"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2A15B8">
            <w:pPr>
              <w:pStyle w:val="TAC"/>
              <w:rPr>
                <w:ins w:id="592" w:author="Ericsson - Author" w:date="2023-10-24T10:04:00Z"/>
                <w:lang w:eastAsia="zh-CN"/>
              </w:rPr>
            </w:pPr>
            <w:ins w:id="59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2A15B8">
            <w:pPr>
              <w:pStyle w:val="TAC"/>
              <w:rPr>
                <w:ins w:id="594" w:author="Ericsson - Author" w:date="2023-10-24T10:04:00Z"/>
                <w:lang w:eastAsia="ja-JP"/>
              </w:rPr>
            </w:pPr>
            <w:ins w:id="595" w:author="Ericsson - Author" w:date="2023-10-24T10:04:00Z">
              <w:r>
                <w:rPr>
                  <w:snapToGrid w:val="0"/>
                </w:rPr>
                <w:t>ignore</w:t>
              </w:r>
            </w:ins>
          </w:p>
        </w:tc>
      </w:tr>
      <w:tr w:rsidR="00564579" w:rsidRPr="00DB4D57" w14:paraId="486FF946" w14:textId="77777777" w:rsidTr="002A15B8">
        <w:trPr>
          <w:ins w:id="59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97" w:author="Ericsson - Author" w:date="2023-10-24T10:04:00Z"/>
                <w:lang w:eastAsia="ja-JP"/>
              </w:rPr>
            </w:pPr>
            <w:ins w:id="598" w:author="Ericsson - Author" w:date="2023-10-24T10:0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99" w:author="Ericsson - Author" w:date="2023-10-24T10:04:00Z"/>
                <w:lang w:eastAsia="ja-JP"/>
              </w:rPr>
            </w:pPr>
            <w:ins w:id="600"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60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693A69A0" w:rsidR="00564579" w:rsidRPr="009D1FE9" w:rsidRDefault="00994530" w:rsidP="00564579">
            <w:pPr>
              <w:pStyle w:val="TAL"/>
              <w:rPr>
                <w:ins w:id="602" w:author="Ericsson - Author" w:date="2023-10-24T10:04:00Z"/>
                <w:lang w:eastAsia="ja-JP"/>
              </w:rPr>
            </w:pPr>
            <w:ins w:id="603" w:author="Ericsson - Author" w:date="2023-10-24T10:04:00Z">
              <w:r>
                <w:rPr>
                  <w:rFonts w:cs="Arial"/>
                  <w:lang w:eastAsia="ja-JP"/>
                </w:rPr>
                <w:t>INTEGER (</w:t>
              </w:r>
              <w:r w:rsidR="001F1311">
                <w:rPr>
                  <w:rFonts w:cs="Arial"/>
                  <w:lang w:eastAsia="ja-JP"/>
                </w:rPr>
                <w:t>1</w:t>
              </w:r>
              <w:r>
                <w:rPr>
                  <w:rFonts w:cs="Arial"/>
                  <w:lang w:eastAsia="ja-JP"/>
                </w:rPr>
                <w:t>..</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604" w:author="Ericsson - Author" w:date="2023-10-24T10:04:00Z"/>
                <w:lang w:val="en-US" w:eastAsia="ja-JP"/>
              </w:rPr>
            </w:pPr>
            <w:ins w:id="605" w:author="Ericsson - Author" w:date="2023-10-24T10:04:00Z">
              <w:r>
                <w:rPr>
                  <w:lang w:val="en-US" w:eastAsia="ja-JP"/>
                </w:rPr>
                <w:t xml:space="preserve">For one time reporting, it indicates the point in time, measured from reception of the DATA COLLECTION REQUEST message, for which predictions are provided. For periodic reporting, it indicates the points in </w:t>
              </w:r>
              <w:r>
                <w:rPr>
                  <w:lang w:val="en-US" w:eastAsia="ja-JP"/>
                </w:rPr>
                <w:lastRenderedPageBreak/>
                <w:t>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606"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607" w:author="Ericsson - Author" w:date="2023-10-24T10:04:00Z"/>
                <w:lang w:eastAsia="zh-CN"/>
              </w:rPr>
            </w:pPr>
            <w:ins w:id="608" w:author="Ericsson - Author" w:date="2023-10-24T10:04:00Z">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609" w:author="Ericsson - Author" w:date="2023-10-24T10:04:00Z"/>
                <w:snapToGrid w:val="0"/>
              </w:rPr>
            </w:pPr>
            <w:ins w:id="610" w:author="Ericsson - Author" w:date="2023-10-24T10:04:00Z">
              <w:r>
                <w:rPr>
                  <w:rFonts w:hint="eastAsia"/>
                  <w:snapToGrid w:val="0"/>
                  <w:lang w:val="en-US" w:eastAsia="zh-CN"/>
                </w:rPr>
                <w:t>ignore</w:t>
              </w:r>
            </w:ins>
          </w:p>
        </w:tc>
      </w:tr>
      <w:tr w:rsidR="00A50C89" w14:paraId="0AD0284F" w14:textId="77777777" w:rsidTr="002A15B8">
        <w:trPr>
          <w:ins w:id="61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37A8BC5" w14:textId="77777777" w:rsidR="00A50C89" w:rsidRDefault="00A50C89" w:rsidP="002A15B8">
            <w:pPr>
              <w:pStyle w:val="TAL"/>
              <w:rPr>
                <w:ins w:id="612" w:author="Ericsson - Author" w:date="2023-10-24T10:04:00Z"/>
                <w:lang w:val="en-US" w:eastAsia="zh-CN"/>
              </w:rPr>
            </w:pPr>
            <w:ins w:id="613" w:author="Ericsson - Author" w:date="2023-10-24T10:04:00Z">
              <w:r>
                <w:rPr>
                  <w:lang w:val="en-US" w:eastAsia="zh-CN"/>
                </w:rPr>
                <w:lastRenderedPageBreak/>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F50D2B7" w14:textId="77777777" w:rsidR="00A50C89" w:rsidRDefault="00A50C89" w:rsidP="002A15B8">
            <w:pPr>
              <w:pStyle w:val="TAL"/>
              <w:rPr>
                <w:ins w:id="614" w:author="Ericsson - Author" w:date="2023-10-24T10:04:00Z"/>
                <w:lang w:val="en-US" w:eastAsia="zh-CN"/>
              </w:rPr>
            </w:pPr>
            <w:ins w:id="615"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AB0A1A0" w14:textId="77777777" w:rsidR="00A50C89" w:rsidRPr="009D1FE9" w:rsidRDefault="00A50C89" w:rsidP="002A15B8">
            <w:pPr>
              <w:pStyle w:val="TAL"/>
              <w:rPr>
                <w:ins w:id="61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56D97" w14:textId="77777777" w:rsidR="00A50C89" w:rsidRDefault="00A50C89" w:rsidP="002A15B8">
            <w:pPr>
              <w:pStyle w:val="TAL"/>
              <w:rPr>
                <w:ins w:id="617" w:author="Ericsson - Author" w:date="2023-10-24T10:04:00Z"/>
                <w:rFonts w:cs="Arial"/>
                <w:lang w:eastAsia="ja-JP"/>
              </w:rPr>
            </w:pPr>
            <w:ins w:id="618" w:author="Ericsson - Author" w:date="2023-10-24T10:04:00Z">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3DB9F400" w14:textId="77777777" w:rsidR="00A50C89" w:rsidRDefault="00A50C89" w:rsidP="002A15B8">
            <w:pPr>
              <w:pStyle w:val="TAL"/>
              <w:rPr>
                <w:ins w:id="619"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D27C0B" w14:textId="77777777" w:rsidR="00A50C89" w:rsidRDefault="00A50C89" w:rsidP="002A15B8">
            <w:pPr>
              <w:pStyle w:val="TAC"/>
              <w:rPr>
                <w:ins w:id="620" w:author="Ericsson - Author" w:date="2023-10-24T10:04:00Z"/>
                <w:lang w:val="en-US" w:eastAsia="zh-CN"/>
              </w:rPr>
            </w:pPr>
            <w:ins w:id="621"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ED75E2" w14:textId="77777777" w:rsidR="00A50C89" w:rsidRDefault="00A50C89" w:rsidP="002A15B8">
            <w:pPr>
              <w:pStyle w:val="TAC"/>
              <w:rPr>
                <w:ins w:id="622" w:author="Ericsson - Author" w:date="2023-10-24T10:04:00Z"/>
                <w:snapToGrid w:val="0"/>
                <w:lang w:val="en-US" w:eastAsia="zh-CN"/>
              </w:rPr>
            </w:pPr>
            <w:ins w:id="623" w:author="Ericsson - Author" w:date="2023-10-24T10:04:00Z">
              <w:r>
                <w:rPr>
                  <w:snapToGrid w:val="0"/>
                  <w:lang w:val="en-US" w:eastAsia="zh-CN"/>
                </w:rPr>
                <w:t>ignore</w:t>
              </w:r>
            </w:ins>
          </w:p>
        </w:tc>
      </w:tr>
      <w:tr w:rsidR="00461506" w14:paraId="0341BBAB" w14:textId="77777777" w:rsidTr="002A15B8">
        <w:tblPrEx>
          <w:tblLook w:val="04A0" w:firstRow="1" w:lastRow="0" w:firstColumn="1" w:lastColumn="0" w:noHBand="0" w:noVBand="1"/>
        </w:tblPrEx>
        <w:trPr>
          <w:ins w:id="62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E8B88B1" w14:textId="0564003B" w:rsidR="00461506" w:rsidRDefault="00461506" w:rsidP="002A15B8">
            <w:pPr>
              <w:pStyle w:val="TAL"/>
              <w:rPr>
                <w:ins w:id="625" w:author="Ericsson - Author" w:date="2023-10-24T10:04:00Z"/>
                <w:lang w:val="en-US" w:eastAsia="zh-CN"/>
              </w:rPr>
            </w:pPr>
            <w:ins w:id="626" w:author="Ericsson - Author" w:date="2023-10-24T10:04:00Z">
              <w:r>
                <w:rPr>
                  <w:lang w:val="en-US" w:eastAsia="zh-CN"/>
                </w:rPr>
                <w:t xml:space="preserve">UE Performance Configuration </w:t>
              </w:r>
              <w:del w:id="627" w:author="CATT" w:date="2023-10-27T16:50:00Z">
                <w:r w:rsidDel="002A15B8">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6A07BC73" w14:textId="77777777" w:rsidR="00461506" w:rsidRDefault="00461506" w:rsidP="002A15B8">
            <w:pPr>
              <w:pStyle w:val="TAL"/>
              <w:rPr>
                <w:ins w:id="628" w:author="Ericsson - Author" w:date="2023-10-24T10:04:00Z"/>
                <w:lang w:val="en-US" w:eastAsia="zh-CN"/>
              </w:rPr>
            </w:pPr>
            <w:ins w:id="629"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5D572ED" w14:textId="77777777" w:rsidR="00461506" w:rsidRDefault="00461506" w:rsidP="002A15B8">
            <w:pPr>
              <w:pStyle w:val="TAL"/>
              <w:rPr>
                <w:ins w:id="63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6BE33" w14:textId="77777777" w:rsidR="00461506" w:rsidRDefault="00461506" w:rsidP="002A15B8">
            <w:pPr>
              <w:pStyle w:val="TAL"/>
              <w:rPr>
                <w:ins w:id="631" w:author="Ericsson - Author" w:date="2023-10-24T10:04:00Z"/>
                <w:rFonts w:cs="Arial"/>
                <w:lang w:eastAsia="ja-JP"/>
              </w:rPr>
            </w:pPr>
            <w:ins w:id="632" w:author="Ericsson - Author" w:date="2023-10-24T10:04:00Z">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1FDB64AD" w14:textId="77777777" w:rsidR="00461506" w:rsidRDefault="00461506" w:rsidP="002A15B8">
            <w:pPr>
              <w:pStyle w:val="TAL"/>
              <w:rPr>
                <w:ins w:id="633"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EB1F287" w14:textId="77777777" w:rsidR="00461506" w:rsidRDefault="00461506" w:rsidP="002A15B8">
            <w:pPr>
              <w:pStyle w:val="TAC"/>
              <w:rPr>
                <w:ins w:id="634" w:author="Ericsson - Author" w:date="2023-10-24T10:04:00Z"/>
                <w:lang w:val="en-US" w:eastAsia="zh-CN"/>
              </w:rPr>
            </w:pPr>
            <w:ins w:id="635"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B1E8ED" w14:textId="77777777" w:rsidR="00461506" w:rsidRDefault="00461506" w:rsidP="002A15B8">
            <w:pPr>
              <w:pStyle w:val="TAC"/>
              <w:rPr>
                <w:ins w:id="636" w:author="Ericsson - Author" w:date="2023-10-24T10:04:00Z"/>
                <w:snapToGrid w:val="0"/>
                <w:lang w:val="en-US" w:eastAsia="zh-CN"/>
              </w:rPr>
            </w:pPr>
            <w:ins w:id="637" w:author="Ericsson - Author" w:date="2023-10-24T10:04:00Z">
              <w:r>
                <w:rPr>
                  <w:snapToGrid w:val="0"/>
                  <w:lang w:val="en-US" w:eastAsia="zh-CN"/>
                </w:rPr>
                <w:t>ignore</w:t>
              </w:r>
            </w:ins>
          </w:p>
        </w:tc>
      </w:tr>
    </w:tbl>
    <w:p w14:paraId="231FE211" w14:textId="77777777" w:rsidR="002059A8" w:rsidRPr="00232C0B" w:rsidRDefault="002059A8" w:rsidP="002059A8">
      <w:pPr>
        <w:rPr>
          <w:ins w:id="638"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2A15B8">
        <w:trPr>
          <w:ins w:id="639" w:author="Ericsson - Author" w:date="2023-10-24T10:04:00Z"/>
        </w:trPr>
        <w:tc>
          <w:tcPr>
            <w:tcW w:w="3686" w:type="dxa"/>
          </w:tcPr>
          <w:p w14:paraId="19305D2D" w14:textId="77777777" w:rsidR="002059A8" w:rsidRPr="00AA5DA2" w:rsidRDefault="002059A8" w:rsidP="002A15B8">
            <w:pPr>
              <w:pStyle w:val="TAH"/>
              <w:rPr>
                <w:ins w:id="640" w:author="Ericsson - Author" w:date="2023-10-24T10:04:00Z"/>
                <w:lang w:eastAsia="ja-JP"/>
              </w:rPr>
            </w:pPr>
            <w:ins w:id="641" w:author="Ericsson - Author" w:date="2023-10-24T10:04:00Z">
              <w:r w:rsidRPr="00AA5DA2">
                <w:rPr>
                  <w:lang w:eastAsia="ja-JP"/>
                </w:rPr>
                <w:t>Condition</w:t>
              </w:r>
            </w:ins>
          </w:p>
        </w:tc>
        <w:tc>
          <w:tcPr>
            <w:tcW w:w="5670" w:type="dxa"/>
          </w:tcPr>
          <w:p w14:paraId="6F734742" w14:textId="77777777" w:rsidR="002059A8" w:rsidRPr="00AA5DA2" w:rsidRDefault="002059A8" w:rsidP="002A15B8">
            <w:pPr>
              <w:pStyle w:val="TAH"/>
              <w:rPr>
                <w:ins w:id="642" w:author="Ericsson - Author" w:date="2023-10-24T10:04:00Z"/>
                <w:lang w:eastAsia="ja-JP"/>
              </w:rPr>
            </w:pPr>
            <w:ins w:id="643" w:author="Ericsson - Author" w:date="2023-10-24T10:04:00Z">
              <w:r w:rsidRPr="00AA5DA2">
                <w:rPr>
                  <w:lang w:eastAsia="ja-JP"/>
                </w:rPr>
                <w:t>Explanation</w:t>
              </w:r>
            </w:ins>
          </w:p>
        </w:tc>
      </w:tr>
      <w:tr w:rsidR="002059A8" w:rsidRPr="00AA5DA2" w14:paraId="523DE15D" w14:textId="77777777" w:rsidTr="002A15B8">
        <w:trPr>
          <w:ins w:id="644" w:author="Ericsson - Author" w:date="2023-10-24T10:04:00Z"/>
        </w:trPr>
        <w:tc>
          <w:tcPr>
            <w:tcW w:w="3686" w:type="dxa"/>
          </w:tcPr>
          <w:p w14:paraId="6DD12D64" w14:textId="77777777" w:rsidR="002059A8" w:rsidRPr="00AA5DA2" w:rsidRDefault="002059A8" w:rsidP="002A15B8">
            <w:pPr>
              <w:pStyle w:val="TAL"/>
              <w:rPr>
                <w:ins w:id="645" w:author="Ericsson - Author" w:date="2023-10-24T10:04:00Z"/>
                <w:lang w:eastAsia="ja-JP"/>
              </w:rPr>
            </w:pPr>
            <w:proofErr w:type="spellStart"/>
            <w:ins w:id="646" w:author="Ericsson - Author" w:date="2023-10-24T10:04:00Z">
              <w:r w:rsidRPr="00AA5DA2">
                <w:rPr>
                  <w:lang w:eastAsia="ja-JP"/>
                </w:rPr>
                <w:t>ifRegistrationRequestStop</w:t>
              </w:r>
              <w:proofErr w:type="spellEnd"/>
            </w:ins>
          </w:p>
        </w:tc>
        <w:tc>
          <w:tcPr>
            <w:tcW w:w="5670" w:type="dxa"/>
          </w:tcPr>
          <w:p w14:paraId="0CC73B62" w14:textId="77777777" w:rsidR="002059A8" w:rsidRPr="00AA5DA2" w:rsidRDefault="002059A8" w:rsidP="002A15B8">
            <w:pPr>
              <w:pStyle w:val="TAL"/>
              <w:rPr>
                <w:ins w:id="647" w:author="Ericsson - Author" w:date="2023-10-24T10:04:00Z"/>
                <w:lang w:eastAsia="ja-JP"/>
              </w:rPr>
            </w:pPr>
            <w:ins w:id="648"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2A15B8">
        <w:trPr>
          <w:ins w:id="649"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2A15B8">
            <w:pPr>
              <w:pStyle w:val="TAL"/>
              <w:rPr>
                <w:ins w:id="650" w:author="Ericsson - Author" w:date="2023-10-24T10:04:00Z"/>
                <w:lang w:eastAsia="ja-JP"/>
              </w:rPr>
            </w:pPr>
            <w:proofErr w:type="spellStart"/>
            <w:ins w:id="651"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2A15B8">
            <w:pPr>
              <w:pStyle w:val="TAL"/>
              <w:rPr>
                <w:ins w:id="652" w:author="Ericsson - Author" w:date="2023-10-24T10:04:00Z"/>
                <w:lang w:eastAsia="ja-JP"/>
              </w:rPr>
            </w:pPr>
            <w:ins w:id="653"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654"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2A15B8">
        <w:trPr>
          <w:ins w:id="655"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2A15B8">
            <w:pPr>
              <w:pStyle w:val="TAH"/>
              <w:rPr>
                <w:ins w:id="656" w:author="Ericsson - Author" w:date="2023-10-24T10:04:00Z"/>
                <w:lang w:eastAsia="ja-JP"/>
              </w:rPr>
            </w:pPr>
            <w:ins w:id="657"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2A15B8">
            <w:pPr>
              <w:pStyle w:val="TAH"/>
              <w:rPr>
                <w:ins w:id="658" w:author="Ericsson - Author" w:date="2023-10-24T10:04:00Z"/>
                <w:lang w:eastAsia="ja-JP"/>
              </w:rPr>
            </w:pPr>
            <w:ins w:id="659" w:author="Ericsson - Author" w:date="2023-10-24T10:04:00Z">
              <w:r w:rsidRPr="00422562">
                <w:rPr>
                  <w:lang w:eastAsia="ja-JP"/>
                </w:rPr>
                <w:t>Explanation</w:t>
              </w:r>
            </w:ins>
          </w:p>
        </w:tc>
      </w:tr>
      <w:tr w:rsidR="002059A8" w:rsidRPr="00F45469" w14:paraId="5A31419A" w14:textId="77777777" w:rsidTr="002A15B8">
        <w:trPr>
          <w:ins w:id="660"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2A15B8">
            <w:pPr>
              <w:pStyle w:val="TAL"/>
              <w:rPr>
                <w:ins w:id="661" w:author="Ericsson - Author" w:date="2023-10-24T10:04:00Z"/>
                <w:lang w:eastAsia="ja-JP"/>
              </w:rPr>
            </w:pPr>
            <w:proofErr w:type="spellStart"/>
            <w:ins w:id="662"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2A15B8">
            <w:pPr>
              <w:pStyle w:val="TAL"/>
              <w:rPr>
                <w:ins w:id="663" w:author="Ericsson - Author" w:date="2023-10-24T10:04:00Z"/>
                <w:lang w:eastAsia="ja-JP"/>
              </w:rPr>
            </w:pPr>
            <w:ins w:id="664"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65" w:author="Ericsson - Author" w:date="2023-10-24T10:04:00Z"/>
        </w:rPr>
      </w:pPr>
    </w:p>
    <w:p w14:paraId="7D6A6082" w14:textId="578B0792" w:rsidR="002059A8" w:rsidRPr="00AA5DA2" w:rsidRDefault="002059A8" w:rsidP="002059A8">
      <w:pPr>
        <w:pStyle w:val="4"/>
        <w:rPr>
          <w:ins w:id="666" w:author="Ericsson - Author" w:date="2023-10-24T10:04:00Z"/>
        </w:rPr>
      </w:pPr>
      <w:ins w:id="667" w:author="Ericsson - Author" w:date="2023-10-24T10:0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00F30ED9" w:rsidR="002059A8" w:rsidRPr="00AA5DA2" w:rsidRDefault="002059A8" w:rsidP="002059A8">
      <w:pPr>
        <w:rPr>
          <w:ins w:id="668" w:author="Ericsson - Author" w:date="2023-10-24T10:04:00Z"/>
        </w:rPr>
      </w:pPr>
      <w:ins w:id="669"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007F7920">
          <w:t>,</w:t>
        </w:r>
        <w:r w:rsidRPr="00032767">
          <w:t xml:space="preserve"> is successfully i</w:t>
        </w:r>
        <w:r w:rsidRPr="00AA5DA2">
          <w:t>nitiated.</w:t>
        </w:r>
      </w:ins>
    </w:p>
    <w:p w14:paraId="6B578846" w14:textId="77777777" w:rsidR="002059A8" w:rsidRPr="00AA5DA2" w:rsidRDefault="002059A8" w:rsidP="002059A8">
      <w:pPr>
        <w:rPr>
          <w:ins w:id="670" w:author="Ericsson - Author" w:date="2023-10-24T10:04:00Z"/>
          <w:rFonts w:eastAsia="Batang"/>
        </w:rPr>
      </w:pPr>
      <w:ins w:id="671"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2A15B8">
        <w:trPr>
          <w:ins w:id="67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2A15B8">
            <w:pPr>
              <w:pStyle w:val="TAH"/>
              <w:rPr>
                <w:ins w:id="673" w:author="Ericsson - Author" w:date="2023-10-24T10:04:00Z"/>
                <w:lang w:eastAsia="ja-JP"/>
              </w:rPr>
            </w:pPr>
            <w:ins w:id="674"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2A15B8">
            <w:pPr>
              <w:pStyle w:val="TAH"/>
              <w:rPr>
                <w:ins w:id="675" w:author="Ericsson - Author" w:date="2023-10-24T10:04:00Z"/>
                <w:lang w:eastAsia="ja-JP"/>
              </w:rPr>
            </w:pPr>
            <w:ins w:id="676"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2A15B8">
            <w:pPr>
              <w:pStyle w:val="TAH"/>
              <w:rPr>
                <w:ins w:id="677" w:author="Ericsson - Author" w:date="2023-10-24T10:04:00Z"/>
                <w:lang w:eastAsia="ja-JP"/>
              </w:rPr>
            </w:pPr>
            <w:ins w:id="678"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2A15B8">
            <w:pPr>
              <w:pStyle w:val="TAH"/>
              <w:rPr>
                <w:ins w:id="679" w:author="Ericsson - Author" w:date="2023-10-24T10:04:00Z"/>
                <w:lang w:eastAsia="ja-JP"/>
              </w:rPr>
            </w:pPr>
            <w:ins w:id="680"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2A15B8">
            <w:pPr>
              <w:pStyle w:val="TAH"/>
              <w:rPr>
                <w:ins w:id="681" w:author="Ericsson - Author" w:date="2023-10-24T10:04:00Z"/>
                <w:lang w:eastAsia="ja-JP"/>
              </w:rPr>
            </w:pPr>
            <w:ins w:id="682"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2A15B8">
            <w:pPr>
              <w:pStyle w:val="TAH"/>
              <w:rPr>
                <w:ins w:id="683" w:author="Ericsson - Author" w:date="2023-10-24T10:04:00Z"/>
                <w:lang w:eastAsia="ja-JP"/>
              </w:rPr>
            </w:pPr>
            <w:ins w:id="684"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2A15B8">
            <w:pPr>
              <w:pStyle w:val="TAH"/>
              <w:rPr>
                <w:ins w:id="685" w:author="Ericsson - Author" w:date="2023-10-24T10:04:00Z"/>
                <w:lang w:eastAsia="ja-JP"/>
              </w:rPr>
            </w:pPr>
            <w:ins w:id="686" w:author="Ericsson - Author" w:date="2023-10-24T10:04:00Z">
              <w:r w:rsidRPr="00AA5DA2">
                <w:rPr>
                  <w:lang w:eastAsia="ja-JP"/>
                </w:rPr>
                <w:t>Assigned Criticality</w:t>
              </w:r>
            </w:ins>
          </w:p>
        </w:tc>
      </w:tr>
      <w:tr w:rsidR="002059A8" w:rsidRPr="00AA5DA2" w14:paraId="720043CF" w14:textId="77777777" w:rsidTr="002A15B8">
        <w:trPr>
          <w:ins w:id="68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2A15B8">
            <w:pPr>
              <w:pStyle w:val="TAL"/>
              <w:rPr>
                <w:ins w:id="688" w:author="Ericsson - Author" w:date="2023-10-24T10:04:00Z"/>
                <w:lang w:eastAsia="ja-JP"/>
              </w:rPr>
            </w:pPr>
            <w:ins w:id="689"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2A15B8">
            <w:pPr>
              <w:pStyle w:val="TAL"/>
              <w:rPr>
                <w:ins w:id="690" w:author="Ericsson - Author" w:date="2023-10-24T10:04:00Z"/>
                <w:lang w:eastAsia="ja-JP"/>
              </w:rPr>
            </w:pPr>
            <w:ins w:id="691"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2A15B8">
            <w:pPr>
              <w:pStyle w:val="TAL"/>
              <w:rPr>
                <w:ins w:id="692"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2A15B8">
            <w:pPr>
              <w:pStyle w:val="TAL"/>
              <w:rPr>
                <w:ins w:id="693" w:author="Ericsson - Author" w:date="2023-10-24T10:04:00Z"/>
                <w:lang w:eastAsia="ja-JP"/>
              </w:rPr>
            </w:pPr>
            <w:ins w:id="694"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2A15B8">
            <w:pPr>
              <w:pStyle w:val="TAL"/>
              <w:rPr>
                <w:ins w:id="69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2A15B8">
            <w:pPr>
              <w:pStyle w:val="TAC"/>
              <w:rPr>
                <w:ins w:id="696" w:author="Ericsson - Author" w:date="2023-10-24T10:04:00Z"/>
                <w:lang w:eastAsia="ja-JP"/>
              </w:rPr>
            </w:pPr>
            <w:ins w:id="697"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2A15B8">
            <w:pPr>
              <w:pStyle w:val="TAC"/>
              <w:rPr>
                <w:ins w:id="698" w:author="Ericsson - Author" w:date="2023-10-24T10:04:00Z"/>
                <w:lang w:eastAsia="ja-JP"/>
              </w:rPr>
            </w:pPr>
            <w:ins w:id="699" w:author="Ericsson - Author" w:date="2023-10-24T10:04:00Z">
              <w:r w:rsidRPr="00AA5DA2">
                <w:rPr>
                  <w:lang w:eastAsia="ja-JP"/>
                </w:rPr>
                <w:t>reject</w:t>
              </w:r>
            </w:ins>
          </w:p>
        </w:tc>
      </w:tr>
      <w:tr w:rsidR="002059A8" w:rsidRPr="00AA5DA2" w14:paraId="671A92D8" w14:textId="77777777" w:rsidTr="002A15B8">
        <w:trPr>
          <w:ins w:id="70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F364600" w14:textId="380D9722" w:rsidR="002059A8" w:rsidRPr="00AA5DA2" w:rsidRDefault="002059A8" w:rsidP="002A15B8">
            <w:pPr>
              <w:pStyle w:val="TAL"/>
              <w:rPr>
                <w:ins w:id="701" w:author="Ericsson - Author" w:date="2023-10-24T10:04:00Z"/>
                <w:lang w:eastAsia="ja-JP"/>
              </w:rPr>
            </w:pPr>
            <w:ins w:id="702"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2A15B8">
            <w:pPr>
              <w:pStyle w:val="TAL"/>
              <w:rPr>
                <w:ins w:id="703" w:author="Ericsson - Author" w:date="2023-10-24T10:04:00Z"/>
                <w:lang w:eastAsia="ja-JP"/>
              </w:rPr>
            </w:pPr>
            <w:ins w:id="704"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2A15B8">
            <w:pPr>
              <w:pStyle w:val="TAL"/>
              <w:rPr>
                <w:ins w:id="70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2A15B8">
            <w:pPr>
              <w:pStyle w:val="TAL"/>
              <w:rPr>
                <w:ins w:id="706" w:author="Ericsson - Author" w:date="2023-10-24T10:04:00Z"/>
                <w:lang w:eastAsia="ja-JP"/>
              </w:rPr>
            </w:pPr>
            <w:ins w:id="707"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2A15B8">
            <w:pPr>
              <w:pStyle w:val="TAL"/>
              <w:rPr>
                <w:ins w:id="708" w:author="Ericsson - Author" w:date="2023-10-24T10:04:00Z"/>
                <w:lang w:eastAsia="ja-JP"/>
              </w:rPr>
            </w:pPr>
            <w:ins w:id="709"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2A15B8">
            <w:pPr>
              <w:pStyle w:val="TAC"/>
              <w:rPr>
                <w:ins w:id="710" w:author="Ericsson - Author" w:date="2023-10-24T10:04:00Z"/>
                <w:lang w:eastAsia="ja-JP"/>
              </w:rPr>
            </w:pPr>
            <w:ins w:id="711"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2A15B8">
            <w:pPr>
              <w:pStyle w:val="TAC"/>
              <w:rPr>
                <w:ins w:id="712" w:author="Ericsson - Author" w:date="2023-10-24T10:04:00Z"/>
                <w:lang w:eastAsia="ja-JP"/>
              </w:rPr>
            </w:pPr>
            <w:ins w:id="713" w:author="Ericsson - Author" w:date="2023-10-24T10:04:00Z">
              <w:r w:rsidRPr="00AA5DA2">
                <w:rPr>
                  <w:lang w:eastAsia="ja-JP"/>
                </w:rPr>
                <w:t>reject</w:t>
              </w:r>
            </w:ins>
          </w:p>
        </w:tc>
      </w:tr>
      <w:tr w:rsidR="002059A8" w:rsidRPr="00AA5DA2" w14:paraId="4CCC4D20" w14:textId="77777777" w:rsidTr="002A15B8">
        <w:trPr>
          <w:ins w:id="71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18063A8" w14:textId="40F317B9" w:rsidR="002059A8" w:rsidRPr="00AA5DA2" w:rsidRDefault="002059A8" w:rsidP="002A15B8">
            <w:pPr>
              <w:pStyle w:val="TAL"/>
              <w:rPr>
                <w:ins w:id="715" w:author="Ericsson - Author" w:date="2023-10-24T10:04:00Z"/>
                <w:lang w:eastAsia="ja-JP"/>
              </w:rPr>
            </w:pPr>
            <w:ins w:id="716"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2A15B8">
            <w:pPr>
              <w:pStyle w:val="TAL"/>
              <w:rPr>
                <w:ins w:id="717" w:author="Ericsson - Author" w:date="2023-10-24T10:04:00Z"/>
                <w:lang w:eastAsia="ja-JP"/>
              </w:rPr>
            </w:pPr>
            <w:ins w:id="718"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2A15B8">
            <w:pPr>
              <w:pStyle w:val="TAL"/>
              <w:rPr>
                <w:ins w:id="71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2A15B8">
            <w:pPr>
              <w:pStyle w:val="TAL"/>
              <w:rPr>
                <w:ins w:id="720" w:author="Ericsson - Author" w:date="2023-10-24T10:04:00Z"/>
                <w:lang w:eastAsia="ja-JP"/>
              </w:rPr>
            </w:pPr>
            <w:ins w:id="721"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2A15B8">
            <w:pPr>
              <w:pStyle w:val="TAL"/>
              <w:rPr>
                <w:ins w:id="722" w:author="Ericsson - Author" w:date="2023-10-24T10:04:00Z"/>
                <w:lang w:eastAsia="ja-JP"/>
              </w:rPr>
            </w:pPr>
            <w:ins w:id="723"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2A15B8">
            <w:pPr>
              <w:pStyle w:val="TAC"/>
              <w:rPr>
                <w:ins w:id="724" w:author="Ericsson - Author" w:date="2023-10-24T10:04:00Z"/>
                <w:lang w:eastAsia="ja-JP"/>
              </w:rPr>
            </w:pPr>
            <w:ins w:id="725"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2A15B8">
            <w:pPr>
              <w:pStyle w:val="TAC"/>
              <w:rPr>
                <w:ins w:id="726" w:author="Ericsson - Author" w:date="2023-10-24T10:04:00Z"/>
                <w:lang w:eastAsia="ja-JP"/>
              </w:rPr>
            </w:pPr>
            <w:ins w:id="727" w:author="Ericsson - Author" w:date="2023-10-24T10:04:00Z">
              <w:r w:rsidRPr="00AA5DA2">
                <w:rPr>
                  <w:lang w:eastAsia="ja-JP"/>
                </w:rPr>
                <w:t>reject</w:t>
              </w:r>
            </w:ins>
          </w:p>
        </w:tc>
      </w:tr>
      <w:tr w:rsidR="00B3778E" w:rsidRPr="00AA5DA2" w:rsidDel="002618D9" w14:paraId="66CF7B37" w14:textId="77777777" w:rsidTr="002A15B8">
        <w:trPr>
          <w:ins w:id="72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A850219" w14:textId="671964E3" w:rsidR="00B3778E" w:rsidDel="002618D9" w:rsidRDefault="00B3778E" w:rsidP="00B3778E">
            <w:pPr>
              <w:pStyle w:val="TAL"/>
              <w:rPr>
                <w:ins w:id="729" w:author="Ericsson - Author" w:date="2023-10-24T10:04:00Z"/>
                <w:lang w:eastAsia="ja-JP"/>
              </w:rPr>
            </w:pPr>
            <w:ins w:id="730" w:author="Ericsson - Author" w:date="2023-10-24T10:04:00Z">
              <w:r>
                <w:rPr>
                  <w:b/>
                  <w:bCs/>
                  <w:lang w:eastAsia="ja-JP"/>
                </w:rPr>
                <w:t>Node Measurement Initiation Result</w:t>
              </w:r>
              <w:r w:rsidR="00FD1888">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73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732" w:author="Ericsson - Author" w:date="2023-10-24T10:04:00Z"/>
                <w:i/>
                <w:lang w:eastAsia="ja-JP"/>
              </w:rPr>
            </w:pPr>
            <w:ins w:id="733"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73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735" w:author="Ericsson - Author" w:date="2023-10-24T10:04:00Z"/>
                <w:lang w:eastAsia="ja-JP"/>
              </w:rPr>
            </w:pPr>
            <w:ins w:id="736"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737" w:author="Ericsson - Author" w:date="2023-10-24T10:04:00Z"/>
                <w:lang w:eastAsia="zh-CN"/>
              </w:rPr>
            </w:pPr>
            <w:ins w:id="738"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739" w:author="Ericsson - Author" w:date="2023-10-24T10:04:00Z"/>
                <w:snapToGrid w:val="0"/>
              </w:rPr>
            </w:pPr>
            <w:ins w:id="740" w:author="Ericsson - Author" w:date="2023-10-24T10:04:00Z">
              <w:r>
                <w:rPr>
                  <w:snapToGrid w:val="0"/>
                </w:rPr>
                <w:t>ignore</w:t>
              </w:r>
            </w:ins>
          </w:p>
        </w:tc>
      </w:tr>
      <w:tr w:rsidR="00B3778E" w:rsidRPr="00AA5DA2" w:rsidDel="002618D9" w14:paraId="042B1B5C" w14:textId="77777777" w:rsidTr="002A15B8">
        <w:trPr>
          <w:ins w:id="74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742" w:author="Ericsson - Author" w:date="2023-10-24T10:04:00Z"/>
                <w:lang w:eastAsia="ja-JP"/>
              </w:rPr>
            </w:pPr>
            <w:ins w:id="743"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74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745" w:author="Ericsson - Author" w:date="2023-10-24T10:04:00Z"/>
                <w:i/>
                <w:lang w:eastAsia="ja-JP"/>
              </w:rPr>
            </w:pPr>
            <w:proofErr w:type="gramStart"/>
            <w:ins w:id="746" w:author="Ericsson - Author" w:date="2023-10-24T10:04:00Z">
              <w:r>
                <w:rPr>
                  <w:i/>
                  <w:lang w:eastAsia="ja-JP"/>
                </w:rPr>
                <w:t>1 ..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74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74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749" w:author="Ericsson - Author" w:date="2023-10-24T10:04:00Z"/>
                <w:lang w:eastAsia="zh-CN"/>
              </w:rPr>
            </w:pPr>
            <w:ins w:id="750"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751" w:author="Ericsson - Author" w:date="2023-10-24T10:04:00Z"/>
                <w:snapToGrid w:val="0"/>
              </w:rPr>
            </w:pPr>
            <w:ins w:id="752" w:author="Ericsson - Author" w:date="2023-10-24T10:04:00Z">
              <w:r>
                <w:rPr>
                  <w:snapToGrid w:val="0"/>
                </w:rPr>
                <w:t>ignore</w:t>
              </w:r>
            </w:ins>
          </w:p>
        </w:tc>
      </w:tr>
      <w:tr w:rsidR="00B3778E" w:rsidRPr="00AA5DA2" w:rsidDel="002618D9" w14:paraId="74B76E84" w14:textId="77777777" w:rsidTr="002A15B8">
        <w:trPr>
          <w:ins w:id="75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754" w:author="Ericsson - Author" w:date="2023-10-24T10:04:00Z"/>
                <w:lang w:eastAsia="ja-JP"/>
              </w:rPr>
            </w:pPr>
            <w:ins w:id="755"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756" w:author="Ericsson - Author" w:date="2023-10-24T10:04:00Z"/>
                <w:lang w:eastAsia="ja-JP"/>
              </w:rPr>
            </w:pPr>
            <w:ins w:id="757"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75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759" w:author="Ericsson - Author" w:date="2023-10-24T10:04:00Z"/>
                <w:lang w:eastAsia="ja-JP"/>
              </w:rPr>
            </w:pPr>
            <w:ins w:id="760" w:author="Ericsson - Author" w:date="2023-10-24T10:04:00Z">
              <w:r>
                <w:rPr>
                  <w:lang w:eastAsia="ja-JP"/>
                </w:rPr>
                <w:t>BITSTRING</w:t>
              </w:r>
            </w:ins>
          </w:p>
          <w:p w14:paraId="59C56AC2" w14:textId="557910BD" w:rsidR="00B3778E" w:rsidRPr="00422562" w:rsidDel="002618D9" w:rsidRDefault="00B3778E" w:rsidP="00B3778E">
            <w:pPr>
              <w:pStyle w:val="TAL"/>
              <w:rPr>
                <w:ins w:id="761" w:author="Ericsson - Author" w:date="2023-10-24T10:04:00Z"/>
                <w:lang w:eastAsia="ja-JP"/>
              </w:rPr>
            </w:pPr>
            <w:ins w:id="762"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63" w:author="Ericsson - Author" w:date="2023-10-24T10:04:00Z"/>
                <w:lang w:eastAsia="ja-JP"/>
              </w:rPr>
            </w:pPr>
            <w:ins w:id="764" w:author="Ericsson - Author" w:date="2023-10-24T10:0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65" w:author="Ericsson - Author" w:date="2023-10-24T10:04:00Z"/>
                <w:lang w:eastAsia="ja-JP"/>
              </w:rPr>
            </w:pPr>
            <w:ins w:id="766" w:author="Ericsson - Author" w:date="2023-10-24T10:04:00Z">
              <w:r>
                <w:rPr>
                  <w:lang w:eastAsia="ja-JP"/>
                </w:rPr>
                <w:t>First Bit = Energy Cost.</w:t>
              </w:r>
            </w:ins>
          </w:p>
          <w:p w14:paraId="059D8D1D" w14:textId="68F77F56" w:rsidR="00B3778E" w:rsidRPr="00422562" w:rsidDel="002618D9" w:rsidRDefault="00B3778E" w:rsidP="00B3778E">
            <w:pPr>
              <w:pStyle w:val="TAL"/>
              <w:rPr>
                <w:ins w:id="767" w:author="Ericsson - Author" w:date="2023-10-24T10:04:00Z"/>
                <w:lang w:eastAsia="ja-JP"/>
              </w:rPr>
            </w:pPr>
            <w:ins w:id="768"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69" w:author="Ericsson - Author" w:date="2023-10-24T10:04:00Z"/>
                <w:lang w:eastAsia="zh-CN"/>
              </w:rPr>
            </w:pPr>
            <w:ins w:id="770"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71" w:author="Ericsson - Author" w:date="2023-10-24T10:04:00Z"/>
                <w:snapToGrid w:val="0"/>
              </w:rPr>
            </w:pPr>
          </w:p>
        </w:tc>
      </w:tr>
      <w:tr w:rsidR="00B3778E" w:rsidRPr="00AA5DA2" w:rsidDel="002618D9" w14:paraId="3CFC3481" w14:textId="77777777" w:rsidTr="002A15B8">
        <w:trPr>
          <w:ins w:id="77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73" w:author="Ericsson - Author" w:date="2023-10-24T10:04:00Z"/>
                <w:lang w:eastAsia="ja-JP"/>
              </w:rPr>
            </w:pPr>
            <w:ins w:id="774"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75" w:author="Ericsson - Author" w:date="2023-10-24T10:04:00Z"/>
                <w:lang w:eastAsia="ja-JP"/>
              </w:rPr>
            </w:pPr>
            <w:ins w:id="776"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7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78" w:author="Ericsson - Author" w:date="2023-10-24T10:04:00Z"/>
                <w:lang w:eastAsia="ja-JP"/>
              </w:rPr>
            </w:pPr>
            <w:ins w:id="779"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80" w:author="Ericsson - Author" w:date="2023-10-24T10:04:00Z"/>
                <w:lang w:eastAsia="ja-JP"/>
              </w:rPr>
            </w:pPr>
            <w:ins w:id="781"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82" w:author="Ericsson - Author" w:date="2023-10-24T10:04:00Z"/>
                <w:lang w:eastAsia="zh-CN"/>
              </w:rPr>
            </w:pPr>
            <w:ins w:id="78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84" w:author="Ericsson - Author" w:date="2023-10-24T10:04:00Z"/>
                <w:snapToGrid w:val="0"/>
              </w:rPr>
            </w:pPr>
          </w:p>
        </w:tc>
      </w:tr>
      <w:tr w:rsidR="00B3778E" w:rsidRPr="00AA5DA2" w:rsidDel="002618D9" w14:paraId="6D5F7F08" w14:textId="77777777" w:rsidTr="002A15B8">
        <w:trPr>
          <w:ins w:id="78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6740912" w14:textId="5D021D4D" w:rsidR="00B3778E" w:rsidDel="002618D9" w:rsidRDefault="00B3778E" w:rsidP="00B3778E">
            <w:pPr>
              <w:pStyle w:val="TAL"/>
              <w:rPr>
                <w:ins w:id="786" w:author="Ericsson - Author" w:date="2023-10-24T10:04:00Z"/>
                <w:lang w:eastAsia="ja-JP"/>
              </w:rPr>
            </w:pPr>
            <w:ins w:id="787" w:author="Ericsson - Author" w:date="2023-10-24T10:04:00Z">
              <w:r>
                <w:rPr>
                  <w:b/>
                  <w:bCs/>
                  <w:lang w:eastAsia="ja-JP"/>
                </w:rPr>
                <w:t>Per Cell Measurement Initiation Result</w:t>
              </w:r>
              <w:r w:rsidR="00311A42">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8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89" w:author="Ericsson - Author" w:date="2023-10-24T10:04:00Z"/>
                <w:i/>
                <w:lang w:eastAsia="ja-JP"/>
              </w:rPr>
            </w:pPr>
            <w:ins w:id="790"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9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92" w:author="Ericsson - Author" w:date="2023-10-24T10:04:00Z"/>
                <w:lang w:eastAsia="ja-JP"/>
              </w:rPr>
            </w:pPr>
            <w:ins w:id="793"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94" w:author="Ericsson - Author" w:date="2023-10-24T10:04:00Z"/>
                <w:lang w:eastAsia="zh-CN"/>
              </w:rPr>
            </w:pPr>
            <w:ins w:id="795"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96" w:author="Ericsson - Author" w:date="2023-10-24T10:04:00Z"/>
                <w:snapToGrid w:val="0"/>
              </w:rPr>
            </w:pPr>
            <w:ins w:id="797" w:author="Ericsson - Author" w:date="2023-10-24T10:04:00Z">
              <w:r>
                <w:rPr>
                  <w:snapToGrid w:val="0"/>
                </w:rPr>
                <w:t>ignore</w:t>
              </w:r>
            </w:ins>
          </w:p>
        </w:tc>
      </w:tr>
      <w:tr w:rsidR="00B3778E" w:rsidRPr="00AA5DA2" w:rsidDel="002618D9" w14:paraId="7CD7A650" w14:textId="77777777" w:rsidTr="002A15B8">
        <w:trPr>
          <w:ins w:id="79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99" w:author="Ericsson - Author" w:date="2023-10-24T10:04:00Z"/>
                <w:lang w:eastAsia="ja-JP"/>
              </w:rPr>
            </w:pPr>
            <w:ins w:id="800"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80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802" w:author="Ericsson - Author" w:date="2023-10-24T10:04:00Z"/>
                <w:i/>
                <w:lang w:eastAsia="ja-JP"/>
              </w:rPr>
            </w:pPr>
            <w:proofErr w:type="gramStart"/>
            <w:ins w:id="803" w:author="Ericsson - Author" w:date="2023-10-24T10:04:00Z">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80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80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806" w:author="Ericsson - Author" w:date="2023-10-24T10:04:00Z"/>
                <w:lang w:eastAsia="zh-CN"/>
              </w:rPr>
            </w:pPr>
            <w:ins w:id="807"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808" w:author="Ericsson - Author" w:date="2023-10-24T10:04:00Z"/>
                <w:snapToGrid w:val="0"/>
              </w:rPr>
            </w:pPr>
            <w:ins w:id="809" w:author="Ericsson - Author" w:date="2023-10-24T10:04:00Z">
              <w:r>
                <w:rPr>
                  <w:snapToGrid w:val="0"/>
                </w:rPr>
                <w:t>ignore</w:t>
              </w:r>
            </w:ins>
          </w:p>
        </w:tc>
      </w:tr>
      <w:tr w:rsidR="00B3778E" w:rsidRPr="00AA5DA2" w:rsidDel="002618D9" w14:paraId="162BEAAB" w14:textId="77777777" w:rsidTr="002A15B8">
        <w:trPr>
          <w:ins w:id="81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811" w:author="Ericsson - Author" w:date="2023-10-24T10:04:00Z"/>
                <w:lang w:eastAsia="ja-JP"/>
              </w:rPr>
            </w:pPr>
            <w:ins w:id="812"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813" w:author="Ericsson - Author" w:date="2023-10-24T10:04:00Z"/>
                <w:lang w:eastAsia="ja-JP"/>
              </w:rPr>
            </w:pPr>
            <w:ins w:id="81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81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816" w:author="Ericsson - Author" w:date="2023-10-24T10:04:00Z"/>
                <w:lang w:eastAsia="ja-JP"/>
              </w:rPr>
            </w:pPr>
            <w:ins w:id="817" w:author="Ericsson - Author" w:date="2023-10-24T10:04:00Z">
              <w:r>
                <w:rPr>
                  <w:lang w:eastAsia="ja-JP"/>
                </w:rPr>
                <w:t>Global NG-RAN Cell Identity</w:t>
              </w:r>
            </w:ins>
          </w:p>
          <w:p w14:paraId="7723A7C5" w14:textId="52FA894D" w:rsidR="00B3778E" w:rsidRPr="00422562" w:rsidDel="002618D9" w:rsidRDefault="00B3778E" w:rsidP="00B3778E">
            <w:pPr>
              <w:pStyle w:val="TAL"/>
              <w:rPr>
                <w:ins w:id="818" w:author="Ericsson - Author" w:date="2023-10-24T10:04:00Z"/>
                <w:lang w:eastAsia="ja-JP"/>
              </w:rPr>
            </w:pPr>
            <w:ins w:id="819"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82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821" w:author="Ericsson - Author" w:date="2023-10-24T10:04:00Z"/>
                <w:lang w:eastAsia="zh-CN"/>
              </w:rPr>
            </w:pPr>
            <w:ins w:id="822"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823" w:author="Ericsson - Author" w:date="2023-10-24T10:04:00Z"/>
                <w:snapToGrid w:val="0"/>
              </w:rPr>
            </w:pPr>
          </w:p>
        </w:tc>
      </w:tr>
      <w:tr w:rsidR="00B3778E" w:rsidRPr="00AA5DA2" w:rsidDel="002618D9" w14:paraId="1899A46D" w14:textId="77777777" w:rsidTr="002A15B8">
        <w:trPr>
          <w:ins w:id="82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825" w:author="Ericsson - Author" w:date="2023-10-24T10:04:00Z"/>
                <w:lang w:eastAsia="ja-JP"/>
              </w:rPr>
            </w:pPr>
            <w:ins w:id="826"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82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828" w:author="Ericsson - Author" w:date="2023-10-24T10:04:00Z"/>
                <w:i/>
                <w:lang w:eastAsia="ja-JP"/>
              </w:rPr>
            </w:pPr>
            <w:ins w:id="829"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83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831" w:author="Ericsson - Author" w:date="2023-10-24T10:04:00Z"/>
                <w:lang w:eastAsia="ja-JP"/>
              </w:rPr>
            </w:pPr>
            <w:ins w:id="832"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833" w:author="Ericsson - Author" w:date="2023-10-24T10:04:00Z"/>
                <w:lang w:eastAsia="zh-CN"/>
              </w:rPr>
            </w:pPr>
            <w:ins w:id="834"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835" w:author="Ericsson - Author" w:date="2023-10-24T10:04:00Z"/>
                <w:snapToGrid w:val="0"/>
              </w:rPr>
            </w:pPr>
          </w:p>
        </w:tc>
      </w:tr>
      <w:tr w:rsidR="00B3778E" w:rsidRPr="00AA5DA2" w:rsidDel="002618D9" w14:paraId="60996DAA" w14:textId="77777777" w:rsidTr="002A15B8">
        <w:trPr>
          <w:ins w:id="83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837" w:author="Ericsson - Author" w:date="2023-10-24T10:04:00Z"/>
                <w:lang w:eastAsia="ja-JP"/>
              </w:rPr>
            </w:pPr>
            <w:ins w:id="838"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839"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840" w:author="Ericsson - Author" w:date="2023-10-24T10:04:00Z"/>
                <w:i/>
                <w:lang w:eastAsia="ja-JP"/>
              </w:rPr>
            </w:pPr>
            <w:proofErr w:type="gramStart"/>
            <w:ins w:id="841" w:author="Ericsson - Author" w:date="2023-10-24T10:04:00Z">
              <w:r>
                <w:rPr>
                  <w:i/>
                  <w:lang w:eastAsia="ja-JP"/>
                </w:rPr>
                <w:t>1 ..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84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84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844" w:author="Ericsson - Author" w:date="2023-10-24T10:04:00Z"/>
                <w:lang w:eastAsia="zh-CN"/>
              </w:rPr>
            </w:pPr>
            <w:ins w:id="84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846" w:author="Ericsson - Author" w:date="2023-10-24T10:04:00Z"/>
                <w:snapToGrid w:val="0"/>
              </w:rPr>
            </w:pPr>
          </w:p>
        </w:tc>
      </w:tr>
      <w:tr w:rsidR="00B3778E" w:rsidRPr="00AA5DA2" w:rsidDel="002618D9" w14:paraId="218D7D35" w14:textId="77777777" w:rsidTr="002A15B8">
        <w:trPr>
          <w:ins w:id="84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848" w:author="Ericsson - Author" w:date="2023-10-24T10:04:00Z"/>
                <w:lang w:eastAsia="ja-JP"/>
              </w:rPr>
            </w:pPr>
            <w:ins w:id="849" w:author="Ericsson - Author" w:date="2023-10-24T10:04:00Z">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850" w:author="Ericsson - Author" w:date="2023-10-24T10:04:00Z"/>
                <w:lang w:eastAsia="ja-JP"/>
              </w:rPr>
            </w:pPr>
            <w:ins w:id="85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85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853" w:author="Ericsson - Author" w:date="2023-10-24T10:04:00Z"/>
                <w:lang w:eastAsia="ja-JP"/>
              </w:rPr>
            </w:pPr>
            <w:ins w:id="854" w:author="Ericsson - Author" w:date="2023-10-24T10:04:00Z">
              <w:r>
                <w:rPr>
                  <w:lang w:eastAsia="ja-JP"/>
                </w:rPr>
                <w:t>BITSTRING</w:t>
              </w:r>
            </w:ins>
          </w:p>
          <w:p w14:paraId="2546318F" w14:textId="132F0A19" w:rsidR="00B3778E" w:rsidRPr="00422562" w:rsidDel="002618D9" w:rsidRDefault="00B3778E" w:rsidP="00B3778E">
            <w:pPr>
              <w:pStyle w:val="TAL"/>
              <w:rPr>
                <w:ins w:id="855" w:author="Ericsson - Author" w:date="2023-10-24T10:04:00Z"/>
                <w:lang w:eastAsia="ja-JP"/>
              </w:rPr>
            </w:pPr>
            <w:ins w:id="856"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857" w:author="Ericsson - Author" w:date="2023-10-24T10:04:00Z"/>
              </w:rPr>
            </w:pPr>
            <w:ins w:id="858" w:author="Ericsson - Author" w:date="2023-10-24T10:0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859" w:author="Ericsson - Author" w:date="2023-10-24T10:04:00Z"/>
              </w:rPr>
            </w:pPr>
            <w:ins w:id="860" w:author="Ericsson - Author" w:date="2023-10-24T10:0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61" w:author="Ericsson - Author" w:date="2023-10-24T10:04:00Z"/>
              </w:rPr>
            </w:pPr>
            <w:ins w:id="862" w:author="Ericsson - Author" w:date="2023-10-24T10:04:00Z">
              <w:r w:rsidRPr="00E90A22">
                <w:t>Second Bit = Predicted Number of Active UEs,</w:t>
              </w:r>
            </w:ins>
          </w:p>
          <w:p w14:paraId="2F553AC8" w14:textId="48E1EB20" w:rsidR="00B3778E" w:rsidRPr="00E90A22" w:rsidRDefault="00B3778E" w:rsidP="00E90A22">
            <w:pPr>
              <w:pStyle w:val="TAL"/>
              <w:rPr>
                <w:ins w:id="863" w:author="Ericsson - Author" w:date="2023-10-24T10:04:00Z"/>
              </w:rPr>
            </w:pPr>
            <w:ins w:id="864" w:author="Ericsson - Author" w:date="2023-10-24T10:04:00Z">
              <w:r w:rsidRPr="00E90A22">
                <w:t xml:space="preserve">Third Bit = Predicted RRC </w:t>
              </w:r>
              <w:r w:rsidR="00925129">
                <w:t>C</w:t>
              </w:r>
              <w:r w:rsidRPr="00E90A22">
                <w:t xml:space="preserve">onnections </w:t>
              </w:r>
            </w:ins>
          </w:p>
          <w:p w14:paraId="73BCD907" w14:textId="77777777" w:rsidR="00B3778E" w:rsidRPr="00E90A22" w:rsidRDefault="00B3778E" w:rsidP="00E90A22">
            <w:pPr>
              <w:pStyle w:val="TAL"/>
              <w:rPr>
                <w:ins w:id="865" w:author="Ericsson - Author" w:date="2023-10-24T10:04:00Z"/>
              </w:rPr>
            </w:pPr>
            <w:ins w:id="866" w:author="Ericsson - Author" w:date="2023-10-24T10:04:00Z">
              <w:r w:rsidRPr="00E90A22">
                <w:t>Fourth Bit = Average UE Throughput DL,</w:t>
              </w:r>
            </w:ins>
          </w:p>
          <w:p w14:paraId="2EDEE199" w14:textId="77777777" w:rsidR="00B3778E" w:rsidRPr="00E90A22" w:rsidRDefault="00B3778E" w:rsidP="00E90A22">
            <w:pPr>
              <w:pStyle w:val="TAL"/>
              <w:rPr>
                <w:ins w:id="867" w:author="Ericsson - Author" w:date="2023-10-24T10:04:00Z"/>
              </w:rPr>
            </w:pPr>
            <w:ins w:id="868" w:author="Ericsson - Author" w:date="2023-10-24T10:04:00Z">
              <w:r w:rsidRPr="00E90A22">
                <w:t xml:space="preserve">Fifth Bit = Average UE </w:t>
              </w:r>
              <w:r w:rsidRPr="00E90A22">
                <w:lastRenderedPageBreak/>
                <w:t>Throughput UL,</w:t>
              </w:r>
            </w:ins>
          </w:p>
          <w:p w14:paraId="37816E65" w14:textId="77777777" w:rsidR="00B3778E" w:rsidRPr="00E90A22" w:rsidRDefault="00B3778E" w:rsidP="00E90A22">
            <w:pPr>
              <w:pStyle w:val="TAL"/>
              <w:rPr>
                <w:ins w:id="869" w:author="Ericsson - Author" w:date="2023-10-24T10:04:00Z"/>
              </w:rPr>
            </w:pPr>
            <w:ins w:id="870" w:author="Ericsson - Author" w:date="2023-10-24T10:04:00Z">
              <w:r w:rsidRPr="00E90A22">
                <w:t>Sixth Bit = Average Packet Delay,</w:t>
              </w:r>
            </w:ins>
          </w:p>
          <w:p w14:paraId="49E19E92" w14:textId="0259E2B2" w:rsidR="0065563A" w:rsidRDefault="00B3778E" w:rsidP="0065563A">
            <w:pPr>
              <w:pStyle w:val="TAL"/>
              <w:rPr>
                <w:ins w:id="871" w:author="Ericsson - Author" w:date="2023-10-24T10:04:00Z"/>
                <w:lang w:val="en-US"/>
              </w:rPr>
            </w:pPr>
            <w:ins w:id="872" w:author="Ericsson - Author" w:date="2023-10-24T10:04:00Z">
              <w:r w:rsidRPr="00E90A22">
                <w:t>Seventh Bit = Average Packet Loss</w:t>
              </w:r>
              <w:r w:rsidR="0065563A">
                <w:t>,</w:t>
              </w:r>
            </w:ins>
          </w:p>
          <w:p w14:paraId="7B74DAED" w14:textId="6F8D115E" w:rsidR="00B3778E" w:rsidRPr="00E90A22" w:rsidRDefault="0065563A" w:rsidP="0065563A">
            <w:pPr>
              <w:pStyle w:val="TAL"/>
              <w:rPr>
                <w:ins w:id="873" w:author="Ericsson - Author" w:date="2023-10-24T10:04:00Z"/>
              </w:rPr>
            </w:pPr>
            <w:ins w:id="874" w:author="Ericsson - Author" w:date="2023-10-24T10:04:00Z">
              <w:r>
                <w:rPr>
                  <w:rFonts w:hint="eastAsia"/>
                  <w:lang w:val="en-US" w:eastAsia="zh-CN"/>
                </w:rPr>
                <w:t>Eighth Bit = Measured UE Trajectory</w:t>
              </w:r>
              <w:r w:rsidR="00B3778E" w:rsidRPr="00E90A22">
                <w:t>.</w:t>
              </w:r>
            </w:ins>
          </w:p>
          <w:p w14:paraId="10E800B6" w14:textId="4CFFA5D1" w:rsidR="00B3778E" w:rsidRPr="00E90A22" w:rsidDel="002618D9" w:rsidRDefault="00B3778E" w:rsidP="00E90A22">
            <w:pPr>
              <w:pStyle w:val="TAL"/>
              <w:rPr>
                <w:ins w:id="875" w:author="Ericsson - Author" w:date="2023-10-24T10:04:00Z"/>
              </w:rPr>
            </w:pPr>
            <w:ins w:id="876"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77" w:author="Ericsson - Author" w:date="2023-10-24T10:04:00Z"/>
                <w:lang w:eastAsia="zh-CN"/>
              </w:rPr>
            </w:pPr>
            <w:ins w:id="878" w:author="Ericsson - Author" w:date="2023-10-24T10:04:00Z">
              <w:r>
                <w:rPr>
                  <w:lang w:eastAsia="zh-CN"/>
                </w:rPr>
                <w:lastRenderedPageBreak/>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79" w:author="Ericsson - Author" w:date="2023-10-24T10:04:00Z"/>
                <w:snapToGrid w:val="0"/>
              </w:rPr>
            </w:pPr>
          </w:p>
        </w:tc>
      </w:tr>
      <w:tr w:rsidR="00B3778E" w:rsidRPr="00AA5DA2" w:rsidDel="002618D9" w14:paraId="65FA361A" w14:textId="77777777" w:rsidTr="002A15B8">
        <w:trPr>
          <w:ins w:id="88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81" w:author="Ericsson - Author" w:date="2023-10-24T10:04:00Z"/>
                <w:lang w:eastAsia="ja-JP"/>
              </w:rPr>
            </w:pPr>
            <w:ins w:id="882" w:author="Ericsson - Author" w:date="2023-10-24T10:04:00Z">
              <w:r>
                <w:rPr>
                  <w:lang w:eastAsia="ja-JP"/>
                </w:rPr>
                <w:lastRenderedPageBreak/>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83" w:author="Ericsson - Author" w:date="2023-10-24T10:04:00Z"/>
                <w:lang w:eastAsia="ja-JP"/>
              </w:rPr>
            </w:pPr>
            <w:ins w:id="88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8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86" w:author="Ericsson - Author" w:date="2023-10-24T10:04:00Z"/>
                <w:lang w:eastAsia="ja-JP"/>
              </w:rPr>
            </w:pPr>
            <w:ins w:id="887"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88" w:author="Ericsson - Author" w:date="2023-10-24T10:04:00Z"/>
                <w:lang w:eastAsia="ja-JP"/>
              </w:rPr>
            </w:pPr>
            <w:ins w:id="889"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90" w:author="Ericsson - Author" w:date="2023-10-24T10:04:00Z"/>
                <w:lang w:eastAsia="zh-CN"/>
              </w:rPr>
            </w:pPr>
            <w:ins w:id="89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92" w:author="Ericsson - Author" w:date="2023-10-24T10:04:00Z"/>
                <w:snapToGrid w:val="0"/>
              </w:rPr>
            </w:pPr>
          </w:p>
        </w:tc>
      </w:tr>
      <w:tr w:rsidR="002059A8" w:rsidRPr="00AA5DA2" w14:paraId="36695CBC" w14:textId="77777777" w:rsidTr="002A15B8">
        <w:trPr>
          <w:ins w:id="89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2A15B8">
            <w:pPr>
              <w:pStyle w:val="TAL"/>
              <w:rPr>
                <w:ins w:id="894" w:author="Ericsson - Author" w:date="2023-10-24T10:04:00Z"/>
                <w:lang w:eastAsia="ja-JP"/>
              </w:rPr>
            </w:pPr>
            <w:ins w:id="895"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2A15B8">
            <w:pPr>
              <w:pStyle w:val="TAL"/>
              <w:rPr>
                <w:ins w:id="896" w:author="Ericsson - Author" w:date="2023-10-24T10:04:00Z"/>
                <w:lang w:eastAsia="ja-JP"/>
              </w:rPr>
            </w:pPr>
            <w:ins w:id="897"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2A15B8">
            <w:pPr>
              <w:pStyle w:val="TAL"/>
              <w:rPr>
                <w:ins w:id="89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2A15B8">
            <w:pPr>
              <w:pStyle w:val="TAL"/>
              <w:rPr>
                <w:ins w:id="899" w:author="Ericsson - Author" w:date="2023-10-24T10:04:00Z"/>
                <w:highlight w:val="yellow"/>
                <w:lang w:eastAsia="ja-JP"/>
              </w:rPr>
            </w:pPr>
            <w:ins w:id="900"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2A15B8">
            <w:pPr>
              <w:pStyle w:val="TAL"/>
              <w:rPr>
                <w:ins w:id="901"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2A15B8">
            <w:pPr>
              <w:pStyle w:val="TAC"/>
              <w:rPr>
                <w:ins w:id="902" w:author="Ericsson - Author" w:date="2023-10-24T10:04:00Z"/>
                <w:lang w:eastAsia="ja-JP"/>
              </w:rPr>
            </w:pPr>
            <w:ins w:id="903"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2A15B8">
            <w:pPr>
              <w:pStyle w:val="TAC"/>
              <w:rPr>
                <w:ins w:id="904" w:author="Ericsson - Author" w:date="2023-10-24T10:04:00Z"/>
                <w:lang w:eastAsia="ja-JP"/>
              </w:rPr>
            </w:pPr>
            <w:ins w:id="905" w:author="Ericsson - Author" w:date="2023-10-24T10:04:00Z">
              <w:r w:rsidRPr="00AA5DA2">
                <w:rPr>
                  <w:lang w:eastAsia="ja-JP"/>
                </w:rPr>
                <w:t>ignore</w:t>
              </w:r>
            </w:ins>
          </w:p>
        </w:tc>
      </w:tr>
    </w:tbl>
    <w:p w14:paraId="0317664D" w14:textId="77777777" w:rsidR="002059A8" w:rsidRDefault="002059A8" w:rsidP="002059A8">
      <w:pPr>
        <w:rPr>
          <w:ins w:id="906"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2A15B8">
        <w:trPr>
          <w:ins w:id="907" w:author="Ericsson - Author" w:date="2023-10-24T10:04:00Z"/>
        </w:trPr>
        <w:tc>
          <w:tcPr>
            <w:tcW w:w="3686" w:type="dxa"/>
          </w:tcPr>
          <w:p w14:paraId="2A9FF93D" w14:textId="77777777" w:rsidR="00C95EFC" w:rsidRDefault="00C95EFC" w:rsidP="002A15B8">
            <w:pPr>
              <w:pStyle w:val="TAH"/>
              <w:rPr>
                <w:ins w:id="908" w:author="Ericsson - Author" w:date="2023-10-24T10:04:00Z"/>
                <w:lang w:eastAsia="ja-JP"/>
              </w:rPr>
            </w:pPr>
            <w:ins w:id="909" w:author="Ericsson - Author" w:date="2023-10-24T10:04:00Z">
              <w:r>
                <w:rPr>
                  <w:lang w:eastAsia="ja-JP"/>
                </w:rPr>
                <w:t>Range bound</w:t>
              </w:r>
            </w:ins>
          </w:p>
        </w:tc>
        <w:tc>
          <w:tcPr>
            <w:tcW w:w="5670" w:type="dxa"/>
          </w:tcPr>
          <w:p w14:paraId="56295A0C" w14:textId="77777777" w:rsidR="00C95EFC" w:rsidRDefault="00C95EFC" w:rsidP="002A15B8">
            <w:pPr>
              <w:pStyle w:val="TAH"/>
              <w:rPr>
                <w:ins w:id="910" w:author="Ericsson - Author" w:date="2023-10-24T10:04:00Z"/>
                <w:lang w:eastAsia="ja-JP"/>
              </w:rPr>
            </w:pPr>
            <w:ins w:id="911" w:author="Ericsson - Author" w:date="2023-10-24T10:04:00Z">
              <w:r>
                <w:rPr>
                  <w:lang w:eastAsia="ja-JP"/>
                </w:rPr>
                <w:t>Explanation</w:t>
              </w:r>
            </w:ins>
          </w:p>
        </w:tc>
      </w:tr>
      <w:tr w:rsidR="00C95EFC" w14:paraId="66380BE5" w14:textId="77777777" w:rsidTr="002A15B8">
        <w:trPr>
          <w:ins w:id="912" w:author="Ericsson - Author" w:date="2023-10-24T10:04:00Z"/>
        </w:trPr>
        <w:tc>
          <w:tcPr>
            <w:tcW w:w="3686" w:type="dxa"/>
          </w:tcPr>
          <w:p w14:paraId="71AF1A48" w14:textId="77777777" w:rsidR="00C95EFC" w:rsidRDefault="00C95EFC" w:rsidP="002A15B8">
            <w:pPr>
              <w:pStyle w:val="TAL"/>
              <w:rPr>
                <w:ins w:id="913" w:author="Ericsson - Author" w:date="2023-10-24T10:04:00Z"/>
                <w:lang w:eastAsia="ja-JP"/>
              </w:rPr>
            </w:pPr>
            <w:proofErr w:type="spellStart"/>
            <w:ins w:id="914" w:author="Ericsson - Author" w:date="2023-10-24T10:04:00Z">
              <w:r>
                <w:t>maxnoofCellsinNG-RANnode</w:t>
              </w:r>
              <w:proofErr w:type="spellEnd"/>
            </w:ins>
          </w:p>
        </w:tc>
        <w:tc>
          <w:tcPr>
            <w:tcW w:w="5670" w:type="dxa"/>
          </w:tcPr>
          <w:p w14:paraId="65902714" w14:textId="77777777" w:rsidR="00C95EFC" w:rsidRDefault="00C95EFC" w:rsidP="002A15B8">
            <w:pPr>
              <w:pStyle w:val="TAL"/>
              <w:rPr>
                <w:ins w:id="915" w:author="Ericsson - Author" w:date="2023-10-24T10:04:00Z"/>
                <w:lang w:eastAsia="ja-JP"/>
              </w:rPr>
            </w:pPr>
            <w:ins w:id="916"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2A15B8">
        <w:trPr>
          <w:ins w:id="917" w:author="Ericsson - Author" w:date="2023-10-24T10:04:00Z"/>
        </w:trPr>
        <w:tc>
          <w:tcPr>
            <w:tcW w:w="3686" w:type="dxa"/>
          </w:tcPr>
          <w:p w14:paraId="0F2D4409" w14:textId="77777777" w:rsidR="00C95EFC" w:rsidRDefault="00C95EFC" w:rsidP="002A15B8">
            <w:pPr>
              <w:pStyle w:val="TAL"/>
              <w:rPr>
                <w:ins w:id="918" w:author="Ericsson - Author" w:date="2023-10-24T10:04:00Z"/>
                <w:lang w:eastAsia="ja-JP"/>
              </w:rPr>
            </w:pPr>
            <w:proofErr w:type="spellStart"/>
            <w:ins w:id="919" w:author="Ericsson - Author" w:date="2023-10-24T10:04:00Z">
              <w:r>
                <w:rPr>
                  <w:lang w:eastAsia="ja-JP"/>
                </w:rPr>
                <w:t>maxFailedMeasObjects</w:t>
              </w:r>
              <w:proofErr w:type="spellEnd"/>
            </w:ins>
          </w:p>
        </w:tc>
        <w:tc>
          <w:tcPr>
            <w:tcW w:w="5670" w:type="dxa"/>
          </w:tcPr>
          <w:p w14:paraId="5697B9B3" w14:textId="77777777" w:rsidR="00C95EFC" w:rsidRDefault="00C95EFC" w:rsidP="002A15B8">
            <w:pPr>
              <w:pStyle w:val="TAL"/>
              <w:rPr>
                <w:ins w:id="920" w:author="Ericsson - Author" w:date="2023-10-24T10:04:00Z"/>
                <w:lang w:eastAsia="ja-JP"/>
              </w:rPr>
            </w:pPr>
            <w:ins w:id="921" w:author="Ericsson - Author" w:date="2023-10-24T10:04:00Z">
              <w:r>
                <w:rPr>
                  <w:lang w:eastAsia="ja-JP"/>
                </w:rPr>
                <w:t>Maximum number of measurement objects that can fail per measurement. Value is 124.</w:t>
              </w:r>
            </w:ins>
          </w:p>
        </w:tc>
      </w:tr>
      <w:tr w:rsidR="00C95EFC" w14:paraId="51166EF2" w14:textId="77777777" w:rsidTr="002A15B8">
        <w:trPr>
          <w:ins w:id="922" w:author="Ericsson - Author" w:date="2023-10-24T10:04:00Z"/>
        </w:trPr>
        <w:tc>
          <w:tcPr>
            <w:tcW w:w="3686" w:type="dxa"/>
          </w:tcPr>
          <w:p w14:paraId="67EE041D" w14:textId="77777777" w:rsidR="00C95EFC" w:rsidRDefault="00C95EFC" w:rsidP="002A15B8">
            <w:pPr>
              <w:pStyle w:val="TAL"/>
              <w:rPr>
                <w:ins w:id="923" w:author="Ericsson - Author" w:date="2023-10-24T10:04:00Z"/>
                <w:iCs/>
                <w:lang w:eastAsia="ja-JP"/>
              </w:rPr>
            </w:pPr>
            <w:proofErr w:type="spellStart"/>
            <w:ins w:id="924" w:author="Ericsson - Author" w:date="2023-10-24T10:04:00Z">
              <w:r>
                <w:rPr>
                  <w:iCs/>
                  <w:lang w:eastAsia="ja-JP"/>
                </w:rPr>
                <w:t>maxFailedMeasPerNode</w:t>
              </w:r>
              <w:proofErr w:type="spellEnd"/>
            </w:ins>
          </w:p>
        </w:tc>
        <w:tc>
          <w:tcPr>
            <w:tcW w:w="5670" w:type="dxa"/>
          </w:tcPr>
          <w:p w14:paraId="3120C446" w14:textId="77777777" w:rsidR="00C95EFC" w:rsidRDefault="00C95EFC" w:rsidP="002A15B8">
            <w:pPr>
              <w:pStyle w:val="TAL"/>
              <w:rPr>
                <w:ins w:id="925" w:author="Ericsson - Author" w:date="2023-10-24T10:04:00Z"/>
                <w:lang w:eastAsia="ja-JP"/>
              </w:rPr>
            </w:pPr>
            <w:ins w:id="926" w:author="Ericsson - Author" w:date="2023-10-24T10:04:00Z">
              <w:r>
                <w:rPr>
                  <w:lang w:eastAsia="ja-JP"/>
                </w:rPr>
                <w:t>Maximum number of measurement objects that can fail per node. Value is 124.</w:t>
              </w:r>
            </w:ins>
          </w:p>
        </w:tc>
      </w:tr>
    </w:tbl>
    <w:p w14:paraId="39649CB6" w14:textId="77777777" w:rsidR="00C95EFC" w:rsidRDefault="00C95EFC" w:rsidP="002059A8">
      <w:pPr>
        <w:rPr>
          <w:ins w:id="927" w:author="Ericsson - Author" w:date="2023-10-24T10:04:00Z"/>
          <w:noProof/>
        </w:rPr>
      </w:pPr>
    </w:p>
    <w:p w14:paraId="33BC4ED2" w14:textId="02DCB21B" w:rsidR="002059A8" w:rsidRPr="00AA5DA2" w:rsidRDefault="002059A8" w:rsidP="002059A8">
      <w:pPr>
        <w:pStyle w:val="4"/>
        <w:rPr>
          <w:ins w:id="928" w:author="Ericsson - Author" w:date="2023-10-24T10:04:00Z"/>
        </w:rPr>
      </w:pPr>
      <w:ins w:id="929" w:author="Ericsson - Author" w:date="2023-10-24T10:0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6C8DAB1A" w:rsidR="002059A8" w:rsidRPr="00AA5DA2" w:rsidRDefault="002059A8" w:rsidP="002059A8">
      <w:pPr>
        <w:rPr>
          <w:ins w:id="930" w:author="Ericsson - Author" w:date="2023-10-24T10:04:00Z"/>
        </w:rPr>
      </w:pPr>
      <w:ins w:id="931" w:author="Ericsson - Author" w:date="2023-10-24T10:0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932" w:author="Ericsson - Author" w:date="2023-10-24T10:04:00Z"/>
          <w:rFonts w:eastAsia="Batang"/>
        </w:rPr>
      </w:pPr>
      <w:ins w:id="933" w:author="Ericsson - Author" w:date="2023-10-24T10:0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2A15B8">
        <w:trPr>
          <w:ins w:id="934" w:author="Ericsson - Author" w:date="2023-10-24T10:04:00Z"/>
        </w:trPr>
        <w:tc>
          <w:tcPr>
            <w:tcW w:w="2302" w:type="dxa"/>
          </w:tcPr>
          <w:p w14:paraId="1F721E45" w14:textId="77777777" w:rsidR="002059A8" w:rsidRPr="00AA5DA2" w:rsidRDefault="002059A8" w:rsidP="002A15B8">
            <w:pPr>
              <w:pStyle w:val="TAH"/>
              <w:rPr>
                <w:ins w:id="935" w:author="Ericsson - Author" w:date="2023-10-24T10:04:00Z"/>
                <w:lang w:eastAsia="ja-JP"/>
              </w:rPr>
            </w:pPr>
            <w:ins w:id="936" w:author="Ericsson - Author" w:date="2023-10-24T10:04:00Z">
              <w:r w:rsidRPr="00AA5DA2">
                <w:rPr>
                  <w:lang w:eastAsia="ja-JP"/>
                </w:rPr>
                <w:t>IE/Group Name</w:t>
              </w:r>
            </w:ins>
          </w:p>
        </w:tc>
        <w:tc>
          <w:tcPr>
            <w:tcW w:w="1080" w:type="dxa"/>
          </w:tcPr>
          <w:p w14:paraId="7800049F" w14:textId="77777777" w:rsidR="002059A8" w:rsidRPr="00AA5DA2" w:rsidRDefault="002059A8" w:rsidP="002A15B8">
            <w:pPr>
              <w:pStyle w:val="TAH"/>
              <w:rPr>
                <w:ins w:id="937" w:author="Ericsson - Author" w:date="2023-10-24T10:04:00Z"/>
                <w:lang w:eastAsia="ja-JP"/>
              </w:rPr>
            </w:pPr>
            <w:ins w:id="938" w:author="Ericsson - Author" w:date="2023-10-24T10:04:00Z">
              <w:r w:rsidRPr="00AA5DA2">
                <w:rPr>
                  <w:lang w:eastAsia="ja-JP"/>
                </w:rPr>
                <w:t>Presence</w:t>
              </w:r>
            </w:ins>
          </w:p>
        </w:tc>
        <w:tc>
          <w:tcPr>
            <w:tcW w:w="900" w:type="dxa"/>
          </w:tcPr>
          <w:p w14:paraId="33BE3382" w14:textId="77777777" w:rsidR="002059A8" w:rsidRPr="00AA5DA2" w:rsidRDefault="002059A8" w:rsidP="002A15B8">
            <w:pPr>
              <w:pStyle w:val="TAH"/>
              <w:rPr>
                <w:ins w:id="939" w:author="Ericsson - Author" w:date="2023-10-24T10:04:00Z"/>
                <w:lang w:eastAsia="ja-JP"/>
              </w:rPr>
            </w:pPr>
            <w:ins w:id="940" w:author="Ericsson - Author" w:date="2023-10-24T10:04:00Z">
              <w:r w:rsidRPr="00AA5DA2">
                <w:rPr>
                  <w:lang w:eastAsia="ja-JP"/>
                </w:rPr>
                <w:t>Range</w:t>
              </w:r>
            </w:ins>
          </w:p>
        </w:tc>
        <w:tc>
          <w:tcPr>
            <w:tcW w:w="1260" w:type="dxa"/>
          </w:tcPr>
          <w:p w14:paraId="22CAE3DC" w14:textId="77777777" w:rsidR="002059A8" w:rsidRPr="00AA5DA2" w:rsidRDefault="002059A8" w:rsidP="002A15B8">
            <w:pPr>
              <w:pStyle w:val="TAH"/>
              <w:rPr>
                <w:ins w:id="941" w:author="Ericsson - Author" w:date="2023-10-24T10:04:00Z"/>
                <w:lang w:eastAsia="ja-JP"/>
              </w:rPr>
            </w:pPr>
            <w:ins w:id="942" w:author="Ericsson - Author" w:date="2023-10-24T10:04:00Z">
              <w:r w:rsidRPr="00AA5DA2">
                <w:rPr>
                  <w:lang w:eastAsia="ja-JP"/>
                </w:rPr>
                <w:t>IE type and reference</w:t>
              </w:r>
            </w:ins>
          </w:p>
        </w:tc>
        <w:tc>
          <w:tcPr>
            <w:tcW w:w="2160" w:type="dxa"/>
          </w:tcPr>
          <w:p w14:paraId="5C943C65" w14:textId="77777777" w:rsidR="002059A8" w:rsidRPr="00AA5DA2" w:rsidRDefault="002059A8" w:rsidP="002A15B8">
            <w:pPr>
              <w:pStyle w:val="TAH"/>
              <w:rPr>
                <w:ins w:id="943" w:author="Ericsson - Author" w:date="2023-10-24T10:04:00Z"/>
                <w:lang w:eastAsia="ja-JP"/>
              </w:rPr>
            </w:pPr>
            <w:ins w:id="944" w:author="Ericsson - Author" w:date="2023-10-24T10:04:00Z">
              <w:r w:rsidRPr="00AA5DA2">
                <w:rPr>
                  <w:lang w:eastAsia="ja-JP"/>
                </w:rPr>
                <w:t>Semantics description</w:t>
              </w:r>
            </w:ins>
          </w:p>
        </w:tc>
        <w:tc>
          <w:tcPr>
            <w:tcW w:w="1107" w:type="dxa"/>
          </w:tcPr>
          <w:p w14:paraId="3DDDE7DA" w14:textId="77777777" w:rsidR="002059A8" w:rsidRPr="00AA5DA2" w:rsidRDefault="002059A8" w:rsidP="002A15B8">
            <w:pPr>
              <w:pStyle w:val="TAH"/>
              <w:rPr>
                <w:ins w:id="945" w:author="Ericsson - Author" w:date="2023-10-24T10:04:00Z"/>
                <w:lang w:eastAsia="ja-JP"/>
              </w:rPr>
            </w:pPr>
            <w:ins w:id="946" w:author="Ericsson - Author" w:date="2023-10-24T10:04:00Z">
              <w:r w:rsidRPr="00AA5DA2">
                <w:rPr>
                  <w:lang w:eastAsia="ja-JP"/>
                </w:rPr>
                <w:t>Criticality</w:t>
              </w:r>
            </w:ins>
          </w:p>
        </w:tc>
        <w:tc>
          <w:tcPr>
            <w:tcW w:w="1080" w:type="dxa"/>
          </w:tcPr>
          <w:p w14:paraId="05146506" w14:textId="77777777" w:rsidR="002059A8" w:rsidRPr="00AA5DA2" w:rsidRDefault="002059A8" w:rsidP="002A15B8">
            <w:pPr>
              <w:pStyle w:val="TAH"/>
              <w:rPr>
                <w:ins w:id="947" w:author="Ericsson - Author" w:date="2023-10-24T10:04:00Z"/>
                <w:b w:val="0"/>
                <w:lang w:eastAsia="ja-JP"/>
              </w:rPr>
            </w:pPr>
            <w:ins w:id="948" w:author="Ericsson - Author" w:date="2023-10-24T10:04:00Z">
              <w:r w:rsidRPr="00AA5DA2">
                <w:rPr>
                  <w:lang w:eastAsia="ja-JP"/>
                </w:rPr>
                <w:t>Assigned Criticality</w:t>
              </w:r>
            </w:ins>
          </w:p>
        </w:tc>
      </w:tr>
      <w:tr w:rsidR="002059A8" w:rsidRPr="00AA5DA2" w14:paraId="02B485E2" w14:textId="77777777" w:rsidTr="002A15B8">
        <w:trPr>
          <w:ins w:id="949" w:author="Ericsson - Author" w:date="2023-10-24T10:04:00Z"/>
        </w:trPr>
        <w:tc>
          <w:tcPr>
            <w:tcW w:w="2302" w:type="dxa"/>
          </w:tcPr>
          <w:p w14:paraId="5ADF5B03" w14:textId="77777777" w:rsidR="002059A8" w:rsidRPr="00AA5DA2" w:rsidRDefault="002059A8" w:rsidP="002A15B8">
            <w:pPr>
              <w:pStyle w:val="TAL"/>
              <w:rPr>
                <w:ins w:id="950" w:author="Ericsson - Author" w:date="2023-10-24T10:04:00Z"/>
                <w:lang w:eastAsia="ja-JP"/>
              </w:rPr>
            </w:pPr>
            <w:ins w:id="951" w:author="Ericsson - Author" w:date="2023-10-24T10:04:00Z">
              <w:r w:rsidRPr="00AA5DA2">
                <w:rPr>
                  <w:lang w:eastAsia="ja-JP"/>
                </w:rPr>
                <w:t>Message Type</w:t>
              </w:r>
            </w:ins>
          </w:p>
        </w:tc>
        <w:tc>
          <w:tcPr>
            <w:tcW w:w="1080" w:type="dxa"/>
          </w:tcPr>
          <w:p w14:paraId="45B3661E" w14:textId="77777777" w:rsidR="002059A8" w:rsidRPr="00AA5DA2" w:rsidRDefault="002059A8" w:rsidP="002A15B8">
            <w:pPr>
              <w:pStyle w:val="TAL"/>
              <w:rPr>
                <w:ins w:id="952" w:author="Ericsson - Author" w:date="2023-10-24T10:04:00Z"/>
                <w:lang w:eastAsia="ja-JP"/>
              </w:rPr>
            </w:pPr>
            <w:ins w:id="953" w:author="Ericsson - Author" w:date="2023-10-24T10:04:00Z">
              <w:r w:rsidRPr="00AA5DA2">
                <w:rPr>
                  <w:lang w:eastAsia="ja-JP"/>
                </w:rPr>
                <w:t>M</w:t>
              </w:r>
            </w:ins>
          </w:p>
        </w:tc>
        <w:tc>
          <w:tcPr>
            <w:tcW w:w="900" w:type="dxa"/>
          </w:tcPr>
          <w:p w14:paraId="0E61798C" w14:textId="77777777" w:rsidR="002059A8" w:rsidRPr="00AA5DA2" w:rsidRDefault="002059A8" w:rsidP="002A15B8">
            <w:pPr>
              <w:pStyle w:val="TAL"/>
              <w:rPr>
                <w:ins w:id="954" w:author="Ericsson - Author" w:date="2023-10-24T10:04:00Z"/>
                <w:lang w:eastAsia="ja-JP"/>
              </w:rPr>
            </w:pPr>
          </w:p>
        </w:tc>
        <w:tc>
          <w:tcPr>
            <w:tcW w:w="1260" w:type="dxa"/>
          </w:tcPr>
          <w:p w14:paraId="4C80B1DF" w14:textId="77777777" w:rsidR="002059A8" w:rsidRPr="00AA5DA2" w:rsidRDefault="002059A8" w:rsidP="002A15B8">
            <w:pPr>
              <w:pStyle w:val="TAL"/>
              <w:rPr>
                <w:ins w:id="955" w:author="Ericsson - Author" w:date="2023-10-24T10:04:00Z"/>
                <w:lang w:eastAsia="ja-JP"/>
              </w:rPr>
            </w:pPr>
            <w:ins w:id="956" w:author="Ericsson - Author" w:date="2023-10-24T10:04:00Z">
              <w:r>
                <w:rPr>
                  <w:lang w:eastAsia="ja-JP"/>
                </w:rPr>
                <w:t>9.2.3.1</w:t>
              </w:r>
            </w:ins>
          </w:p>
        </w:tc>
        <w:tc>
          <w:tcPr>
            <w:tcW w:w="2160" w:type="dxa"/>
          </w:tcPr>
          <w:p w14:paraId="003492D4" w14:textId="77777777" w:rsidR="002059A8" w:rsidRPr="00AA5DA2" w:rsidRDefault="002059A8" w:rsidP="002A15B8">
            <w:pPr>
              <w:pStyle w:val="TAL"/>
              <w:rPr>
                <w:ins w:id="957" w:author="Ericsson - Author" w:date="2023-10-24T10:04:00Z"/>
                <w:lang w:eastAsia="ja-JP"/>
              </w:rPr>
            </w:pPr>
          </w:p>
        </w:tc>
        <w:tc>
          <w:tcPr>
            <w:tcW w:w="1107" w:type="dxa"/>
          </w:tcPr>
          <w:p w14:paraId="7BF1882F" w14:textId="77777777" w:rsidR="002059A8" w:rsidRPr="00AA5DA2" w:rsidRDefault="002059A8" w:rsidP="002A15B8">
            <w:pPr>
              <w:pStyle w:val="TAC"/>
              <w:rPr>
                <w:ins w:id="958" w:author="Ericsson - Author" w:date="2023-10-24T10:04:00Z"/>
                <w:lang w:eastAsia="ja-JP"/>
              </w:rPr>
            </w:pPr>
            <w:ins w:id="959" w:author="Ericsson - Author" w:date="2023-10-24T10:04:00Z">
              <w:r w:rsidRPr="00AA5DA2">
                <w:rPr>
                  <w:lang w:eastAsia="ja-JP"/>
                </w:rPr>
                <w:t>YES</w:t>
              </w:r>
            </w:ins>
          </w:p>
        </w:tc>
        <w:tc>
          <w:tcPr>
            <w:tcW w:w="1080" w:type="dxa"/>
          </w:tcPr>
          <w:p w14:paraId="7C02639D" w14:textId="77777777" w:rsidR="002059A8" w:rsidRPr="00AA5DA2" w:rsidRDefault="002059A8" w:rsidP="002A15B8">
            <w:pPr>
              <w:pStyle w:val="TAC"/>
              <w:rPr>
                <w:ins w:id="960" w:author="Ericsson - Author" w:date="2023-10-24T10:04:00Z"/>
                <w:lang w:eastAsia="ja-JP"/>
              </w:rPr>
            </w:pPr>
            <w:ins w:id="961" w:author="Ericsson - Author" w:date="2023-10-24T10:04:00Z">
              <w:r w:rsidRPr="00AA5DA2">
                <w:rPr>
                  <w:lang w:eastAsia="ja-JP"/>
                </w:rPr>
                <w:t>reject</w:t>
              </w:r>
            </w:ins>
          </w:p>
        </w:tc>
      </w:tr>
      <w:tr w:rsidR="002059A8" w:rsidRPr="00AA5DA2" w14:paraId="04FC195F" w14:textId="77777777" w:rsidTr="002A15B8">
        <w:trPr>
          <w:ins w:id="962" w:author="Ericsson - Author" w:date="2023-10-24T10:04:00Z"/>
        </w:trPr>
        <w:tc>
          <w:tcPr>
            <w:tcW w:w="2302" w:type="dxa"/>
          </w:tcPr>
          <w:p w14:paraId="6280EEB7" w14:textId="0F8DF043" w:rsidR="002059A8" w:rsidRPr="00AA5DA2" w:rsidRDefault="002059A8" w:rsidP="002A15B8">
            <w:pPr>
              <w:pStyle w:val="TAL"/>
              <w:rPr>
                <w:ins w:id="963" w:author="Ericsson - Author" w:date="2023-10-24T10:04:00Z"/>
                <w:lang w:eastAsia="ja-JP"/>
              </w:rPr>
            </w:pPr>
            <w:ins w:id="964"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0752C47E" w14:textId="77777777" w:rsidR="002059A8" w:rsidRPr="00AA5DA2" w:rsidRDefault="002059A8" w:rsidP="002A15B8">
            <w:pPr>
              <w:pStyle w:val="TAL"/>
              <w:rPr>
                <w:ins w:id="965" w:author="Ericsson - Author" w:date="2023-10-24T10:04:00Z"/>
                <w:lang w:eastAsia="ja-JP"/>
              </w:rPr>
            </w:pPr>
            <w:ins w:id="966" w:author="Ericsson - Author" w:date="2023-10-24T10:04:00Z">
              <w:r w:rsidRPr="00AA5DA2">
                <w:rPr>
                  <w:lang w:eastAsia="ja-JP"/>
                </w:rPr>
                <w:t>M</w:t>
              </w:r>
            </w:ins>
          </w:p>
        </w:tc>
        <w:tc>
          <w:tcPr>
            <w:tcW w:w="900" w:type="dxa"/>
          </w:tcPr>
          <w:p w14:paraId="0D48D05F" w14:textId="77777777" w:rsidR="002059A8" w:rsidRPr="00AA5DA2" w:rsidRDefault="002059A8" w:rsidP="002A15B8">
            <w:pPr>
              <w:pStyle w:val="TAL"/>
              <w:rPr>
                <w:ins w:id="967" w:author="Ericsson - Author" w:date="2023-10-24T10:04:00Z"/>
                <w:i/>
                <w:lang w:eastAsia="ja-JP"/>
              </w:rPr>
            </w:pPr>
          </w:p>
        </w:tc>
        <w:tc>
          <w:tcPr>
            <w:tcW w:w="1260" w:type="dxa"/>
          </w:tcPr>
          <w:p w14:paraId="3D6E81A3" w14:textId="77777777" w:rsidR="002059A8" w:rsidRPr="008D25DE" w:rsidRDefault="002059A8" w:rsidP="002A15B8">
            <w:pPr>
              <w:pStyle w:val="TAL"/>
              <w:rPr>
                <w:ins w:id="968" w:author="Ericsson - Author" w:date="2023-10-24T10:04:00Z"/>
                <w:lang w:eastAsia="ja-JP"/>
              </w:rPr>
            </w:pPr>
            <w:ins w:id="969"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Pr>
          <w:p w14:paraId="53701BBC" w14:textId="77777777" w:rsidR="002059A8" w:rsidRPr="00AA5DA2" w:rsidRDefault="002059A8" w:rsidP="002A15B8">
            <w:pPr>
              <w:pStyle w:val="TAL"/>
              <w:rPr>
                <w:ins w:id="970" w:author="Ericsson - Author" w:date="2023-10-24T10:04:00Z"/>
                <w:lang w:eastAsia="ja-JP"/>
              </w:rPr>
            </w:pPr>
            <w:ins w:id="971" w:author="Ericsson - Author" w:date="2023-10-24T10:0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2A15B8">
            <w:pPr>
              <w:pStyle w:val="TAC"/>
              <w:rPr>
                <w:ins w:id="972" w:author="Ericsson - Author" w:date="2023-10-24T10:04:00Z"/>
                <w:lang w:eastAsia="ja-JP"/>
              </w:rPr>
            </w:pPr>
            <w:ins w:id="973" w:author="Ericsson - Author" w:date="2023-10-24T10:04:00Z">
              <w:r w:rsidRPr="00AA5DA2">
                <w:rPr>
                  <w:lang w:eastAsia="ja-JP"/>
                </w:rPr>
                <w:t>YES</w:t>
              </w:r>
            </w:ins>
          </w:p>
        </w:tc>
        <w:tc>
          <w:tcPr>
            <w:tcW w:w="1080" w:type="dxa"/>
          </w:tcPr>
          <w:p w14:paraId="7F694800" w14:textId="77777777" w:rsidR="002059A8" w:rsidRPr="00AA5DA2" w:rsidRDefault="002059A8" w:rsidP="002A15B8">
            <w:pPr>
              <w:pStyle w:val="TAC"/>
              <w:rPr>
                <w:ins w:id="974" w:author="Ericsson - Author" w:date="2023-10-24T10:04:00Z"/>
                <w:lang w:eastAsia="ja-JP"/>
              </w:rPr>
            </w:pPr>
            <w:ins w:id="975" w:author="Ericsson - Author" w:date="2023-10-24T10:04:00Z">
              <w:r w:rsidRPr="00AA5DA2">
                <w:rPr>
                  <w:lang w:eastAsia="ja-JP"/>
                </w:rPr>
                <w:t>reject</w:t>
              </w:r>
            </w:ins>
          </w:p>
        </w:tc>
      </w:tr>
      <w:tr w:rsidR="002059A8" w:rsidRPr="00AA5DA2" w14:paraId="0BD5DE29" w14:textId="77777777" w:rsidTr="002A15B8">
        <w:trPr>
          <w:ins w:id="976" w:author="Ericsson - Author" w:date="2023-10-24T10:04:00Z"/>
        </w:trPr>
        <w:tc>
          <w:tcPr>
            <w:tcW w:w="2302" w:type="dxa"/>
          </w:tcPr>
          <w:p w14:paraId="5665FE3E" w14:textId="2F3199E4" w:rsidR="002059A8" w:rsidRPr="00AA5DA2" w:rsidRDefault="002059A8" w:rsidP="002A15B8">
            <w:pPr>
              <w:pStyle w:val="TAL"/>
              <w:rPr>
                <w:ins w:id="977" w:author="Ericsson - Author" w:date="2023-10-24T10:04:00Z"/>
                <w:lang w:eastAsia="ja-JP"/>
              </w:rPr>
            </w:pPr>
            <w:ins w:id="978"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21D77B39" w14:textId="77777777" w:rsidR="002059A8" w:rsidRPr="00AA5DA2" w:rsidRDefault="002059A8" w:rsidP="002A15B8">
            <w:pPr>
              <w:pStyle w:val="TAL"/>
              <w:rPr>
                <w:ins w:id="979" w:author="Ericsson - Author" w:date="2023-10-24T10:04:00Z"/>
                <w:lang w:eastAsia="ja-JP"/>
              </w:rPr>
            </w:pPr>
            <w:ins w:id="980" w:author="Ericsson - Author" w:date="2023-10-24T10:04:00Z">
              <w:r w:rsidRPr="00AA5DA2">
                <w:rPr>
                  <w:lang w:eastAsia="ja-JP"/>
                </w:rPr>
                <w:t>M</w:t>
              </w:r>
            </w:ins>
          </w:p>
        </w:tc>
        <w:tc>
          <w:tcPr>
            <w:tcW w:w="900" w:type="dxa"/>
          </w:tcPr>
          <w:p w14:paraId="629F065B" w14:textId="77777777" w:rsidR="002059A8" w:rsidRPr="00AA5DA2" w:rsidRDefault="002059A8" w:rsidP="002A15B8">
            <w:pPr>
              <w:pStyle w:val="TAL"/>
              <w:rPr>
                <w:ins w:id="981" w:author="Ericsson - Author" w:date="2023-10-24T10:04:00Z"/>
                <w:i/>
                <w:lang w:eastAsia="ja-JP"/>
              </w:rPr>
            </w:pPr>
          </w:p>
        </w:tc>
        <w:tc>
          <w:tcPr>
            <w:tcW w:w="1260" w:type="dxa"/>
          </w:tcPr>
          <w:p w14:paraId="09C3CA4C" w14:textId="77777777" w:rsidR="002059A8" w:rsidRPr="008D25DE" w:rsidRDefault="002059A8" w:rsidP="002A15B8">
            <w:pPr>
              <w:pStyle w:val="TAL"/>
              <w:rPr>
                <w:ins w:id="982" w:author="Ericsson - Author" w:date="2023-10-24T10:04:00Z"/>
                <w:lang w:eastAsia="ja-JP"/>
              </w:rPr>
            </w:pPr>
            <w:ins w:id="983"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Pr>
          <w:p w14:paraId="3734750A" w14:textId="77777777" w:rsidR="002059A8" w:rsidRPr="00AA5DA2" w:rsidRDefault="002059A8" w:rsidP="002A15B8">
            <w:pPr>
              <w:pStyle w:val="TAL"/>
              <w:rPr>
                <w:ins w:id="984" w:author="Ericsson - Author" w:date="2023-10-24T10:04:00Z"/>
                <w:lang w:eastAsia="ja-JP"/>
              </w:rPr>
            </w:pPr>
            <w:ins w:id="985" w:author="Ericsson - Author" w:date="2023-10-24T10:0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2A15B8">
            <w:pPr>
              <w:pStyle w:val="TAC"/>
              <w:rPr>
                <w:ins w:id="986" w:author="Ericsson - Author" w:date="2023-10-24T10:04:00Z"/>
                <w:lang w:eastAsia="ja-JP"/>
              </w:rPr>
            </w:pPr>
            <w:ins w:id="987" w:author="Ericsson - Author" w:date="2023-10-24T10:04:00Z">
              <w:r w:rsidRPr="00AA5DA2">
                <w:rPr>
                  <w:lang w:eastAsia="ja-JP"/>
                </w:rPr>
                <w:t>YES</w:t>
              </w:r>
            </w:ins>
          </w:p>
        </w:tc>
        <w:tc>
          <w:tcPr>
            <w:tcW w:w="1080" w:type="dxa"/>
          </w:tcPr>
          <w:p w14:paraId="6DFC870D" w14:textId="77777777" w:rsidR="002059A8" w:rsidRPr="00AA5DA2" w:rsidRDefault="002059A8" w:rsidP="002A15B8">
            <w:pPr>
              <w:pStyle w:val="TAC"/>
              <w:rPr>
                <w:ins w:id="988" w:author="Ericsson - Author" w:date="2023-10-24T10:04:00Z"/>
                <w:lang w:eastAsia="ja-JP"/>
              </w:rPr>
            </w:pPr>
            <w:ins w:id="989" w:author="Ericsson - Author" w:date="2023-10-24T10:04:00Z">
              <w:r w:rsidRPr="00AA5DA2">
                <w:rPr>
                  <w:lang w:eastAsia="ja-JP"/>
                </w:rPr>
                <w:t>reject</w:t>
              </w:r>
            </w:ins>
          </w:p>
        </w:tc>
      </w:tr>
      <w:tr w:rsidR="002059A8" w:rsidRPr="00AA5DA2" w14:paraId="5977811E" w14:textId="77777777" w:rsidTr="002A15B8">
        <w:trPr>
          <w:ins w:id="990" w:author="Ericsson - Author" w:date="2023-10-24T10:04:00Z"/>
        </w:trPr>
        <w:tc>
          <w:tcPr>
            <w:tcW w:w="2302" w:type="dxa"/>
          </w:tcPr>
          <w:p w14:paraId="26B875AE" w14:textId="77777777" w:rsidR="002059A8" w:rsidRPr="00AA5DA2" w:rsidRDefault="002059A8" w:rsidP="002A15B8">
            <w:pPr>
              <w:pStyle w:val="TAL"/>
              <w:rPr>
                <w:ins w:id="991" w:author="Ericsson - Author" w:date="2023-10-24T10:04:00Z"/>
                <w:lang w:eastAsia="ja-JP"/>
              </w:rPr>
            </w:pPr>
            <w:ins w:id="992" w:author="Ericsson - Author" w:date="2023-10-24T10:04:00Z">
              <w:r w:rsidRPr="00AA5DA2">
                <w:rPr>
                  <w:lang w:eastAsia="ja-JP"/>
                </w:rPr>
                <w:t>Cause</w:t>
              </w:r>
            </w:ins>
          </w:p>
        </w:tc>
        <w:tc>
          <w:tcPr>
            <w:tcW w:w="1080" w:type="dxa"/>
          </w:tcPr>
          <w:p w14:paraId="0D876330" w14:textId="77777777" w:rsidR="002059A8" w:rsidRPr="00AA5DA2" w:rsidRDefault="002059A8" w:rsidP="002A15B8">
            <w:pPr>
              <w:pStyle w:val="TAL"/>
              <w:rPr>
                <w:ins w:id="993" w:author="Ericsson - Author" w:date="2023-10-24T10:04:00Z"/>
                <w:lang w:eastAsia="ja-JP"/>
              </w:rPr>
            </w:pPr>
            <w:ins w:id="994" w:author="Ericsson - Author" w:date="2023-10-24T10:04:00Z">
              <w:r>
                <w:rPr>
                  <w:lang w:eastAsia="ja-JP"/>
                </w:rPr>
                <w:t>M</w:t>
              </w:r>
            </w:ins>
          </w:p>
        </w:tc>
        <w:tc>
          <w:tcPr>
            <w:tcW w:w="900" w:type="dxa"/>
          </w:tcPr>
          <w:p w14:paraId="1DF4ED26" w14:textId="77777777" w:rsidR="002059A8" w:rsidRPr="00AA5DA2" w:rsidRDefault="002059A8" w:rsidP="002A15B8">
            <w:pPr>
              <w:pStyle w:val="TAL"/>
              <w:rPr>
                <w:ins w:id="995" w:author="Ericsson - Author" w:date="2023-10-24T10:04:00Z"/>
                <w:lang w:eastAsia="ja-JP"/>
              </w:rPr>
            </w:pPr>
          </w:p>
        </w:tc>
        <w:tc>
          <w:tcPr>
            <w:tcW w:w="1260" w:type="dxa"/>
          </w:tcPr>
          <w:p w14:paraId="583A93EF" w14:textId="77777777" w:rsidR="002059A8" w:rsidRPr="00AA5DA2" w:rsidRDefault="002059A8" w:rsidP="002A15B8">
            <w:pPr>
              <w:pStyle w:val="TAL"/>
              <w:rPr>
                <w:ins w:id="996" w:author="Ericsson - Author" w:date="2023-10-24T10:04:00Z"/>
                <w:lang w:eastAsia="ja-JP"/>
              </w:rPr>
            </w:pPr>
            <w:ins w:id="997" w:author="Ericsson - Author" w:date="2023-10-24T10:04:00Z">
              <w:r>
                <w:rPr>
                  <w:lang w:eastAsia="ja-JP"/>
                </w:rPr>
                <w:t>9.2.3.2</w:t>
              </w:r>
            </w:ins>
          </w:p>
        </w:tc>
        <w:tc>
          <w:tcPr>
            <w:tcW w:w="2160" w:type="dxa"/>
          </w:tcPr>
          <w:p w14:paraId="5A4A1C74" w14:textId="77777777" w:rsidR="002059A8" w:rsidRPr="00D86744" w:rsidRDefault="002059A8" w:rsidP="002A15B8">
            <w:pPr>
              <w:pStyle w:val="TAL"/>
              <w:rPr>
                <w:ins w:id="998" w:author="Ericsson - Author" w:date="2023-10-24T10:04:00Z"/>
                <w:lang w:eastAsia="ja-JP"/>
              </w:rPr>
            </w:pPr>
          </w:p>
        </w:tc>
        <w:tc>
          <w:tcPr>
            <w:tcW w:w="1107" w:type="dxa"/>
          </w:tcPr>
          <w:p w14:paraId="683265CE" w14:textId="77777777" w:rsidR="002059A8" w:rsidRPr="00AA5DA2" w:rsidRDefault="002059A8" w:rsidP="002A15B8">
            <w:pPr>
              <w:pStyle w:val="TAC"/>
              <w:rPr>
                <w:ins w:id="999" w:author="Ericsson - Author" w:date="2023-10-24T10:04:00Z"/>
                <w:lang w:eastAsia="ja-JP"/>
              </w:rPr>
            </w:pPr>
            <w:ins w:id="1000" w:author="Ericsson - Author" w:date="2023-10-24T10:04:00Z">
              <w:r w:rsidRPr="00AA5DA2">
                <w:rPr>
                  <w:lang w:eastAsia="ja-JP"/>
                </w:rPr>
                <w:t>YES</w:t>
              </w:r>
            </w:ins>
          </w:p>
        </w:tc>
        <w:tc>
          <w:tcPr>
            <w:tcW w:w="1080" w:type="dxa"/>
          </w:tcPr>
          <w:p w14:paraId="70787D9A" w14:textId="77777777" w:rsidR="002059A8" w:rsidRPr="00AA5DA2" w:rsidRDefault="002059A8" w:rsidP="002A15B8">
            <w:pPr>
              <w:pStyle w:val="TAC"/>
              <w:rPr>
                <w:ins w:id="1001" w:author="Ericsson - Author" w:date="2023-10-24T10:04:00Z"/>
                <w:lang w:eastAsia="ja-JP"/>
              </w:rPr>
            </w:pPr>
            <w:ins w:id="1002" w:author="Ericsson - Author" w:date="2023-10-24T10:04:00Z">
              <w:r w:rsidRPr="00AA5DA2">
                <w:rPr>
                  <w:lang w:eastAsia="ja-JP"/>
                </w:rPr>
                <w:t>ignore</w:t>
              </w:r>
            </w:ins>
          </w:p>
        </w:tc>
      </w:tr>
      <w:tr w:rsidR="002059A8" w:rsidRPr="00AA5DA2" w14:paraId="2B3A1C9C" w14:textId="77777777" w:rsidTr="002A15B8">
        <w:trPr>
          <w:ins w:id="1003" w:author="Ericsson - Author" w:date="2023-10-24T10:04:00Z"/>
        </w:trPr>
        <w:tc>
          <w:tcPr>
            <w:tcW w:w="2302" w:type="dxa"/>
          </w:tcPr>
          <w:p w14:paraId="58A1459F" w14:textId="77777777" w:rsidR="002059A8" w:rsidRPr="00AA5DA2" w:rsidRDefault="002059A8" w:rsidP="002A15B8">
            <w:pPr>
              <w:pStyle w:val="TAL"/>
              <w:rPr>
                <w:ins w:id="1004" w:author="Ericsson - Author" w:date="2023-10-24T10:04:00Z"/>
                <w:lang w:eastAsia="ja-JP"/>
              </w:rPr>
            </w:pPr>
            <w:ins w:id="1005" w:author="Ericsson - Author" w:date="2023-10-24T10:04:00Z">
              <w:r w:rsidRPr="00AA5DA2">
                <w:rPr>
                  <w:lang w:eastAsia="ja-JP"/>
                </w:rPr>
                <w:t>Criticality Diagnostics</w:t>
              </w:r>
            </w:ins>
          </w:p>
        </w:tc>
        <w:tc>
          <w:tcPr>
            <w:tcW w:w="1080" w:type="dxa"/>
          </w:tcPr>
          <w:p w14:paraId="3DF8C9EA" w14:textId="77777777" w:rsidR="002059A8" w:rsidRDefault="002059A8" w:rsidP="002A15B8">
            <w:pPr>
              <w:pStyle w:val="TAL"/>
              <w:rPr>
                <w:ins w:id="1006" w:author="Ericsson - Author" w:date="2023-10-24T10:04:00Z"/>
                <w:lang w:eastAsia="ja-JP"/>
              </w:rPr>
            </w:pPr>
            <w:ins w:id="1007" w:author="Ericsson - Author" w:date="2023-10-24T10:04:00Z">
              <w:r w:rsidRPr="00AA5DA2">
                <w:rPr>
                  <w:lang w:eastAsia="ja-JP"/>
                </w:rPr>
                <w:t>O</w:t>
              </w:r>
            </w:ins>
          </w:p>
        </w:tc>
        <w:tc>
          <w:tcPr>
            <w:tcW w:w="900" w:type="dxa"/>
          </w:tcPr>
          <w:p w14:paraId="0C66F818" w14:textId="77777777" w:rsidR="002059A8" w:rsidRPr="00AA5DA2" w:rsidRDefault="002059A8" w:rsidP="002A15B8">
            <w:pPr>
              <w:pStyle w:val="TAL"/>
              <w:rPr>
                <w:ins w:id="1008" w:author="Ericsson - Author" w:date="2023-10-24T10:04:00Z"/>
                <w:lang w:eastAsia="ja-JP"/>
              </w:rPr>
            </w:pPr>
          </w:p>
        </w:tc>
        <w:tc>
          <w:tcPr>
            <w:tcW w:w="1260" w:type="dxa"/>
          </w:tcPr>
          <w:p w14:paraId="65485B47" w14:textId="77777777" w:rsidR="002059A8" w:rsidRDefault="002059A8" w:rsidP="002A15B8">
            <w:pPr>
              <w:pStyle w:val="TAL"/>
              <w:rPr>
                <w:ins w:id="1009" w:author="Ericsson - Author" w:date="2023-10-24T10:04:00Z"/>
                <w:lang w:eastAsia="ja-JP"/>
              </w:rPr>
            </w:pPr>
            <w:ins w:id="1010" w:author="Ericsson - Author" w:date="2023-10-24T10:04:00Z">
              <w:r w:rsidRPr="00AA5DA2">
                <w:rPr>
                  <w:lang w:eastAsia="ja-JP"/>
                </w:rPr>
                <w:t>9.2.</w:t>
              </w:r>
              <w:r>
                <w:rPr>
                  <w:lang w:eastAsia="ja-JP"/>
                </w:rPr>
                <w:t>3.3</w:t>
              </w:r>
            </w:ins>
          </w:p>
        </w:tc>
        <w:tc>
          <w:tcPr>
            <w:tcW w:w="2160" w:type="dxa"/>
          </w:tcPr>
          <w:p w14:paraId="23E2933A" w14:textId="77777777" w:rsidR="002059A8" w:rsidRPr="00D841FF" w:rsidRDefault="002059A8" w:rsidP="002A15B8">
            <w:pPr>
              <w:pStyle w:val="TAL"/>
              <w:rPr>
                <w:ins w:id="1011" w:author="Ericsson - Author" w:date="2023-10-24T10:04:00Z"/>
                <w:highlight w:val="yellow"/>
                <w:lang w:eastAsia="ja-JP"/>
              </w:rPr>
            </w:pPr>
          </w:p>
        </w:tc>
        <w:tc>
          <w:tcPr>
            <w:tcW w:w="1107" w:type="dxa"/>
          </w:tcPr>
          <w:p w14:paraId="4636E925" w14:textId="77777777" w:rsidR="002059A8" w:rsidRPr="00AA5DA2" w:rsidRDefault="002059A8" w:rsidP="002A15B8">
            <w:pPr>
              <w:pStyle w:val="TAC"/>
              <w:rPr>
                <w:ins w:id="1012" w:author="Ericsson - Author" w:date="2023-10-24T10:04:00Z"/>
                <w:lang w:eastAsia="ja-JP"/>
              </w:rPr>
            </w:pPr>
            <w:ins w:id="1013" w:author="Ericsson - Author" w:date="2023-10-24T10:04:00Z">
              <w:r w:rsidRPr="00AA5DA2">
                <w:rPr>
                  <w:lang w:eastAsia="ja-JP"/>
                </w:rPr>
                <w:t>YES</w:t>
              </w:r>
            </w:ins>
          </w:p>
        </w:tc>
        <w:tc>
          <w:tcPr>
            <w:tcW w:w="1080" w:type="dxa"/>
          </w:tcPr>
          <w:p w14:paraId="439AF873" w14:textId="77777777" w:rsidR="002059A8" w:rsidRPr="00AA5DA2" w:rsidRDefault="002059A8" w:rsidP="002A15B8">
            <w:pPr>
              <w:pStyle w:val="TAC"/>
              <w:rPr>
                <w:ins w:id="1014" w:author="Ericsson - Author" w:date="2023-10-24T10:04:00Z"/>
                <w:lang w:eastAsia="ja-JP"/>
              </w:rPr>
            </w:pPr>
            <w:ins w:id="1015" w:author="Ericsson - Author" w:date="2023-10-24T10:04:00Z">
              <w:r w:rsidRPr="00AA5DA2">
                <w:rPr>
                  <w:lang w:eastAsia="ja-JP"/>
                </w:rPr>
                <w:t>ignore</w:t>
              </w:r>
            </w:ins>
          </w:p>
        </w:tc>
      </w:tr>
      <w:tr w:rsidR="00C03CEB" w:rsidRPr="00AA5DA2" w14:paraId="7E89FAC5" w14:textId="77777777" w:rsidTr="002A15B8">
        <w:trPr>
          <w:ins w:id="1016" w:author="CATT" w:date="2023-10-27T15:22:00Z"/>
        </w:trPr>
        <w:tc>
          <w:tcPr>
            <w:tcW w:w="2302" w:type="dxa"/>
          </w:tcPr>
          <w:p w14:paraId="656E0B2C" w14:textId="2BE2902B" w:rsidR="00C03CEB" w:rsidRPr="00AA5DA2" w:rsidRDefault="00C03CEB" w:rsidP="003B2EAE">
            <w:pPr>
              <w:pStyle w:val="TAL"/>
              <w:rPr>
                <w:ins w:id="1017" w:author="CATT" w:date="2023-10-27T15:22:00Z"/>
                <w:lang w:eastAsia="zh-CN"/>
              </w:rPr>
            </w:pPr>
            <w:proofErr w:type="spellStart"/>
            <w:ins w:id="1018" w:author="CATT" w:date="2023-10-27T15:22:00Z">
              <w:r>
                <w:rPr>
                  <w:lang w:eastAsia="zh-CN"/>
                </w:rPr>
                <w:t>A</w:t>
              </w:r>
            </w:ins>
            <w:ins w:id="1019" w:author="CATT" w:date="2023-11-03T09:43:00Z">
              <w:r w:rsidR="003B2EAE">
                <w:rPr>
                  <w:rFonts w:hint="eastAsia"/>
                  <w:lang w:eastAsia="zh-CN"/>
                </w:rPr>
                <w:t>valiable</w:t>
              </w:r>
            </w:ins>
            <w:proofErr w:type="spellEnd"/>
            <w:ins w:id="1020" w:author="CATT" w:date="2023-10-27T15:22:00Z">
              <w:r>
                <w:rPr>
                  <w:rFonts w:hint="eastAsia"/>
                  <w:lang w:eastAsia="zh-CN"/>
                </w:rPr>
                <w:t xml:space="preserve"> time information</w:t>
              </w:r>
            </w:ins>
          </w:p>
        </w:tc>
        <w:tc>
          <w:tcPr>
            <w:tcW w:w="1080" w:type="dxa"/>
          </w:tcPr>
          <w:p w14:paraId="49AF8700" w14:textId="4021BA0A" w:rsidR="00C03CEB" w:rsidRPr="00AA5DA2" w:rsidRDefault="00C03CEB" w:rsidP="002A15B8">
            <w:pPr>
              <w:pStyle w:val="TAL"/>
              <w:rPr>
                <w:ins w:id="1021" w:author="CATT" w:date="2023-10-27T15:22:00Z"/>
                <w:lang w:eastAsia="zh-CN"/>
              </w:rPr>
            </w:pPr>
            <w:ins w:id="1022" w:author="CATT" w:date="2023-10-27T15:22:00Z">
              <w:r>
                <w:rPr>
                  <w:rFonts w:hint="eastAsia"/>
                  <w:lang w:eastAsia="zh-CN"/>
                </w:rPr>
                <w:t>O</w:t>
              </w:r>
            </w:ins>
          </w:p>
        </w:tc>
        <w:tc>
          <w:tcPr>
            <w:tcW w:w="900" w:type="dxa"/>
          </w:tcPr>
          <w:p w14:paraId="6DDAFA0B" w14:textId="77777777" w:rsidR="00C03CEB" w:rsidRPr="00AA5DA2" w:rsidRDefault="00C03CEB" w:rsidP="002A15B8">
            <w:pPr>
              <w:pStyle w:val="TAL"/>
              <w:rPr>
                <w:ins w:id="1023" w:author="CATT" w:date="2023-10-27T15:22:00Z"/>
                <w:lang w:eastAsia="ja-JP"/>
              </w:rPr>
            </w:pPr>
          </w:p>
        </w:tc>
        <w:tc>
          <w:tcPr>
            <w:tcW w:w="1260" w:type="dxa"/>
          </w:tcPr>
          <w:p w14:paraId="04B7592F" w14:textId="19B795C1" w:rsidR="00C03CEB" w:rsidRPr="00AA5DA2" w:rsidRDefault="00C03CEB" w:rsidP="00C03CEB">
            <w:pPr>
              <w:pStyle w:val="TAL"/>
              <w:rPr>
                <w:ins w:id="1024" w:author="CATT" w:date="2023-10-27T15:22:00Z"/>
                <w:lang w:eastAsia="ja-JP"/>
              </w:rPr>
            </w:pPr>
            <w:proofErr w:type="gramStart"/>
            <w:ins w:id="1025" w:author="CATT" w:date="2023-10-27T15:23:00Z">
              <w:r w:rsidRPr="009D1FE9">
                <w:rPr>
                  <w:lang w:eastAsia="ja-JP"/>
                </w:rPr>
                <w:t>ENUMERATED(</w:t>
              </w:r>
            </w:ins>
            <w:proofErr w:type="gramEnd"/>
            <w:ins w:id="1026" w:author="CATT" w:date="2023-10-27T15:24:00Z">
              <w:r>
                <w:rPr>
                  <w:rFonts w:hint="eastAsia"/>
                  <w:lang w:eastAsia="zh-CN"/>
                </w:rPr>
                <w:t xml:space="preserve">1min, 2min, </w:t>
              </w:r>
            </w:ins>
            <w:ins w:id="1027" w:author="CATT" w:date="2023-10-27T15:23:00Z">
              <w:r w:rsidRPr="009D1FE9">
                <w:rPr>
                  <w:lang w:eastAsia="ja-JP"/>
                </w:rPr>
                <w:t>5</w:t>
              </w:r>
              <w:r>
                <w:rPr>
                  <w:lang w:eastAsia="ja-JP"/>
                </w:rPr>
                <w:t>m</w:t>
              </w:r>
            </w:ins>
            <w:ins w:id="1028" w:author="CATT" w:date="2023-10-27T15:24:00Z">
              <w:r>
                <w:rPr>
                  <w:rFonts w:hint="eastAsia"/>
                  <w:lang w:eastAsia="zh-CN"/>
                </w:rPr>
                <w:t>in</w:t>
              </w:r>
            </w:ins>
            <w:ins w:id="1029" w:author="CATT" w:date="2023-10-27T15:23:00Z">
              <w:r>
                <w:rPr>
                  <w:lang w:eastAsia="ja-JP"/>
                </w:rPr>
                <w:t>, 10m</w:t>
              </w:r>
            </w:ins>
            <w:ins w:id="1030" w:author="CATT" w:date="2023-10-27T15:24:00Z">
              <w:r>
                <w:rPr>
                  <w:rFonts w:hint="eastAsia"/>
                  <w:lang w:eastAsia="zh-CN"/>
                </w:rPr>
                <w:t>in</w:t>
              </w:r>
            </w:ins>
            <w:ins w:id="1031" w:author="CATT" w:date="2023-10-27T15:23:00Z">
              <w:r w:rsidRPr="009D1FE9">
                <w:rPr>
                  <w:lang w:eastAsia="ja-JP"/>
                </w:rPr>
                <w:t>,</w:t>
              </w:r>
            </w:ins>
            <w:ins w:id="1032" w:author="CATT" w:date="2023-10-27T15:24:00Z">
              <w:r>
                <w:rPr>
                  <w:rFonts w:hint="eastAsia"/>
                  <w:lang w:eastAsia="zh-CN"/>
                </w:rPr>
                <w:t xml:space="preserve"> 15min, 20min</w:t>
              </w:r>
            </w:ins>
            <w:ins w:id="1033" w:author="CATT" w:date="2023-10-27T15:23:00Z">
              <w:r w:rsidRPr="009D1FE9">
                <w:rPr>
                  <w:lang w:eastAsia="ja-JP"/>
                </w:rPr>
                <w:t>…)</w:t>
              </w:r>
            </w:ins>
          </w:p>
        </w:tc>
        <w:tc>
          <w:tcPr>
            <w:tcW w:w="2160" w:type="dxa"/>
          </w:tcPr>
          <w:p w14:paraId="08E503D2" w14:textId="77777777" w:rsidR="00C03CEB" w:rsidRPr="00C03CEB" w:rsidRDefault="00C03CEB" w:rsidP="002A15B8">
            <w:pPr>
              <w:pStyle w:val="TAL"/>
              <w:rPr>
                <w:ins w:id="1034" w:author="CATT" w:date="2023-10-27T15:22:00Z"/>
                <w:highlight w:val="yellow"/>
                <w:lang w:eastAsia="ja-JP"/>
              </w:rPr>
            </w:pPr>
          </w:p>
        </w:tc>
        <w:tc>
          <w:tcPr>
            <w:tcW w:w="1107" w:type="dxa"/>
          </w:tcPr>
          <w:p w14:paraId="54D0350D" w14:textId="166D45DB" w:rsidR="00C03CEB" w:rsidRPr="00AA5DA2" w:rsidRDefault="00C03CEB" w:rsidP="002A15B8">
            <w:pPr>
              <w:pStyle w:val="TAC"/>
              <w:rPr>
                <w:ins w:id="1035" w:author="CATT" w:date="2023-10-27T15:22:00Z"/>
                <w:lang w:eastAsia="ja-JP"/>
              </w:rPr>
            </w:pPr>
            <w:ins w:id="1036" w:author="CATT" w:date="2023-10-27T15:24:00Z">
              <w:r w:rsidRPr="00AA5DA2">
                <w:rPr>
                  <w:lang w:eastAsia="ja-JP"/>
                </w:rPr>
                <w:t>YES</w:t>
              </w:r>
            </w:ins>
          </w:p>
        </w:tc>
        <w:tc>
          <w:tcPr>
            <w:tcW w:w="1080" w:type="dxa"/>
          </w:tcPr>
          <w:p w14:paraId="5290228A" w14:textId="791DAC96" w:rsidR="00C03CEB" w:rsidRPr="00AA5DA2" w:rsidRDefault="00C03CEB" w:rsidP="002A15B8">
            <w:pPr>
              <w:pStyle w:val="TAC"/>
              <w:rPr>
                <w:ins w:id="1037" w:author="CATT" w:date="2023-10-27T15:22:00Z"/>
                <w:lang w:eastAsia="ja-JP"/>
              </w:rPr>
            </w:pPr>
            <w:ins w:id="1038" w:author="CATT" w:date="2023-10-27T15:24:00Z">
              <w:r w:rsidRPr="00AA5DA2">
                <w:rPr>
                  <w:lang w:eastAsia="ja-JP"/>
                </w:rPr>
                <w:t>ignore</w:t>
              </w:r>
            </w:ins>
          </w:p>
        </w:tc>
      </w:tr>
    </w:tbl>
    <w:p w14:paraId="6F68556D" w14:textId="77777777" w:rsidR="002059A8" w:rsidRDefault="002059A8" w:rsidP="002059A8">
      <w:pPr>
        <w:rPr>
          <w:ins w:id="1039" w:author="Ericsson - Author" w:date="2023-10-24T10:04:00Z"/>
          <w:noProof/>
        </w:rPr>
      </w:pPr>
    </w:p>
    <w:p w14:paraId="10A21EC0" w14:textId="1FEEEDB3" w:rsidR="002059A8" w:rsidRPr="00AA5DA2" w:rsidRDefault="002059A8" w:rsidP="002059A8">
      <w:pPr>
        <w:pStyle w:val="4"/>
        <w:rPr>
          <w:ins w:id="1040" w:author="Ericsson - Author" w:date="2023-10-24T10:04:00Z"/>
        </w:rPr>
      </w:pPr>
      <w:ins w:id="1041" w:author="Ericsson - Author" w:date="2023-10-24T10:04:00Z">
        <w:r w:rsidRPr="00AA5DA2">
          <w:t>9.1.</w:t>
        </w:r>
        <w:r>
          <w:t>3</w:t>
        </w:r>
        <w:proofErr w:type="gramStart"/>
        <w:r w:rsidRPr="00AA5DA2">
          <w:t>.</w:t>
        </w:r>
        <w:r>
          <w:t>FF</w:t>
        </w:r>
        <w:proofErr w:type="gramEnd"/>
        <w:r w:rsidRPr="00AA5DA2">
          <w:tab/>
        </w:r>
        <w:r w:rsidR="00892390">
          <w:t xml:space="preserve">DATA COLLECTION </w:t>
        </w:r>
        <w:r w:rsidRPr="00AA5DA2">
          <w:t>UPDATE</w:t>
        </w:r>
        <w:r>
          <w:t xml:space="preserve"> </w:t>
        </w:r>
      </w:ins>
    </w:p>
    <w:p w14:paraId="368271CF" w14:textId="1CE97E9F" w:rsidR="002059A8" w:rsidRPr="00AA5DA2" w:rsidRDefault="002059A8" w:rsidP="002059A8">
      <w:pPr>
        <w:rPr>
          <w:ins w:id="1042" w:author="Ericsson - Author" w:date="2023-10-24T10:04:00Z"/>
        </w:rPr>
      </w:pPr>
      <w:ins w:id="1043"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4554E5AB" w14:textId="77777777" w:rsidR="002059A8" w:rsidRPr="00AA5DA2" w:rsidRDefault="002059A8" w:rsidP="002059A8">
      <w:pPr>
        <w:rPr>
          <w:ins w:id="1044" w:author="Ericsson - Author" w:date="2023-10-24T10:04:00Z"/>
        </w:rPr>
      </w:pPr>
      <w:ins w:id="1045"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2A15B8">
        <w:trPr>
          <w:ins w:id="104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2A15B8">
            <w:pPr>
              <w:pStyle w:val="TAH"/>
              <w:rPr>
                <w:ins w:id="1047" w:author="Ericsson - Author" w:date="2023-10-24T10:04:00Z"/>
                <w:lang w:eastAsia="ja-JP"/>
              </w:rPr>
            </w:pPr>
            <w:ins w:id="1048"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2A15B8">
            <w:pPr>
              <w:pStyle w:val="TAH"/>
              <w:rPr>
                <w:ins w:id="1049" w:author="Ericsson - Author" w:date="2023-10-24T10:04:00Z"/>
                <w:lang w:eastAsia="ja-JP"/>
              </w:rPr>
            </w:pPr>
            <w:ins w:id="1050"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2A15B8">
            <w:pPr>
              <w:pStyle w:val="TAH"/>
              <w:rPr>
                <w:ins w:id="1051" w:author="Ericsson - Author" w:date="2023-10-24T10:04:00Z"/>
                <w:lang w:eastAsia="ja-JP"/>
              </w:rPr>
            </w:pPr>
            <w:ins w:id="1052"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2A15B8">
            <w:pPr>
              <w:pStyle w:val="TAH"/>
              <w:rPr>
                <w:ins w:id="1053" w:author="Ericsson - Author" w:date="2023-10-24T10:04:00Z"/>
                <w:lang w:eastAsia="ja-JP"/>
              </w:rPr>
            </w:pPr>
            <w:ins w:id="1054"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2A15B8">
            <w:pPr>
              <w:pStyle w:val="TAH"/>
              <w:rPr>
                <w:ins w:id="1055" w:author="Ericsson - Author" w:date="2023-10-24T10:04:00Z"/>
                <w:lang w:eastAsia="ja-JP"/>
              </w:rPr>
            </w:pPr>
            <w:ins w:id="1056"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2A15B8">
            <w:pPr>
              <w:pStyle w:val="TAH"/>
              <w:rPr>
                <w:ins w:id="1057" w:author="Ericsson - Author" w:date="2023-10-24T10:04:00Z"/>
                <w:lang w:eastAsia="ja-JP"/>
              </w:rPr>
            </w:pPr>
            <w:ins w:id="1058"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2A15B8">
            <w:pPr>
              <w:pStyle w:val="TAH"/>
              <w:rPr>
                <w:ins w:id="1059" w:author="Ericsson - Author" w:date="2023-10-24T10:04:00Z"/>
                <w:lang w:eastAsia="ja-JP"/>
              </w:rPr>
            </w:pPr>
            <w:ins w:id="1060" w:author="Ericsson - Author" w:date="2023-10-24T10:04:00Z">
              <w:r w:rsidRPr="00AA5DA2">
                <w:rPr>
                  <w:lang w:eastAsia="ja-JP"/>
                </w:rPr>
                <w:t>Assigned Criticality</w:t>
              </w:r>
            </w:ins>
          </w:p>
        </w:tc>
      </w:tr>
      <w:tr w:rsidR="002059A8" w:rsidRPr="00AA5DA2" w14:paraId="4B5B5E85" w14:textId="77777777" w:rsidTr="002A15B8">
        <w:trPr>
          <w:ins w:id="106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2A15B8">
            <w:pPr>
              <w:pStyle w:val="TAL"/>
              <w:rPr>
                <w:ins w:id="1062" w:author="Ericsson - Author" w:date="2023-10-24T10:04:00Z"/>
                <w:lang w:eastAsia="ja-JP"/>
              </w:rPr>
            </w:pPr>
            <w:ins w:id="1063"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2A15B8">
            <w:pPr>
              <w:pStyle w:val="TAL"/>
              <w:rPr>
                <w:ins w:id="1064" w:author="Ericsson - Author" w:date="2023-10-24T10:04:00Z"/>
                <w:lang w:eastAsia="ja-JP"/>
              </w:rPr>
            </w:pPr>
            <w:ins w:id="1065"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2A15B8">
            <w:pPr>
              <w:pStyle w:val="TAL"/>
              <w:rPr>
                <w:ins w:id="1066"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2A15B8">
            <w:pPr>
              <w:pStyle w:val="TAL"/>
              <w:rPr>
                <w:ins w:id="1067" w:author="Ericsson - Author" w:date="2023-10-24T10:04:00Z"/>
                <w:lang w:eastAsia="ja-JP"/>
              </w:rPr>
            </w:pPr>
            <w:ins w:id="1068"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2A15B8">
            <w:pPr>
              <w:pStyle w:val="TAL"/>
              <w:rPr>
                <w:ins w:id="106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2A15B8">
            <w:pPr>
              <w:pStyle w:val="TAC"/>
              <w:rPr>
                <w:ins w:id="1070" w:author="Ericsson - Author" w:date="2023-10-24T10:04:00Z"/>
                <w:lang w:eastAsia="ja-JP"/>
              </w:rPr>
            </w:pPr>
            <w:ins w:id="1071"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2A15B8">
            <w:pPr>
              <w:pStyle w:val="TAC"/>
              <w:rPr>
                <w:ins w:id="1072" w:author="Ericsson - Author" w:date="2023-10-24T10:04:00Z"/>
                <w:lang w:eastAsia="ja-JP"/>
              </w:rPr>
            </w:pPr>
            <w:ins w:id="1073" w:author="Ericsson - Author" w:date="2023-10-24T10:04:00Z">
              <w:r w:rsidRPr="00AA5DA2">
                <w:rPr>
                  <w:lang w:eastAsia="ja-JP"/>
                </w:rPr>
                <w:t>ignore</w:t>
              </w:r>
            </w:ins>
          </w:p>
        </w:tc>
      </w:tr>
      <w:tr w:rsidR="002059A8" w:rsidRPr="00AA5DA2" w14:paraId="1CDE3CA4" w14:textId="77777777" w:rsidTr="002A15B8">
        <w:trPr>
          <w:ins w:id="107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B45FE32" w14:textId="6C1EBABD" w:rsidR="002059A8" w:rsidRPr="00AA5DA2" w:rsidRDefault="002059A8" w:rsidP="002A15B8">
            <w:pPr>
              <w:pStyle w:val="TAL"/>
              <w:rPr>
                <w:ins w:id="1075" w:author="Ericsson - Author" w:date="2023-10-24T10:04:00Z"/>
                <w:lang w:eastAsia="ja-JP"/>
              </w:rPr>
            </w:pPr>
            <w:ins w:id="1076"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2A15B8">
            <w:pPr>
              <w:pStyle w:val="TAL"/>
              <w:rPr>
                <w:ins w:id="1077" w:author="Ericsson - Author" w:date="2023-10-24T10:04:00Z"/>
                <w:lang w:eastAsia="ja-JP"/>
              </w:rPr>
            </w:pPr>
            <w:ins w:id="1078"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2A15B8">
            <w:pPr>
              <w:pStyle w:val="TAL"/>
              <w:rPr>
                <w:ins w:id="107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2A15B8">
            <w:pPr>
              <w:pStyle w:val="TAL"/>
              <w:rPr>
                <w:ins w:id="1080" w:author="Ericsson - Author" w:date="2023-10-24T10:04:00Z"/>
                <w:lang w:eastAsia="ja-JP"/>
              </w:rPr>
            </w:pPr>
            <w:ins w:id="1081"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2A15B8">
            <w:pPr>
              <w:pStyle w:val="TAL"/>
              <w:rPr>
                <w:ins w:id="1082" w:author="Ericsson - Author" w:date="2023-10-24T10:04:00Z"/>
                <w:lang w:eastAsia="ja-JP"/>
              </w:rPr>
            </w:pPr>
            <w:ins w:id="1083"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2A15B8">
            <w:pPr>
              <w:pStyle w:val="TAC"/>
              <w:rPr>
                <w:ins w:id="1084" w:author="Ericsson - Author" w:date="2023-10-24T10:04:00Z"/>
                <w:lang w:eastAsia="ja-JP"/>
              </w:rPr>
            </w:pPr>
            <w:ins w:id="108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2A15B8">
            <w:pPr>
              <w:pStyle w:val="TAC"/>
              <w:rPr>
                <w:ins w:id="1086" w:author="Ericsson - Author" w:date="2023-10-24T10:04:00Z"/>
                <w:lang w:eastAsia="ja-JP"/>
              </w:rPr>
            </w:pPr>
            <w:ins w:id="1087" w:author="Ericsson - Author" w:date="2023-10-24T10:04:00Z">
              <w:r w:rsidRPr="00AA5DA2">
                <w:rPr>
                  <w:lang w:eastAsia="ja-JP"/>
                </w:rPr>
                <w:t>reject</w:t>
              </w:r>
            </w:ins>
          </w:p>
        </w:tc>
      </w:tr>
      <w:tr w:rsidR="002059A8" w:rsidRPr="00AA5DA2" w14:paraId="1A90B6BF" w14:textId="77777777" w:rsidTr="002A15B8">
        <w:trPr>
          <w:ins w:id="108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C9130F" w14:textId="435B4C06" w:rsidR="002059A8" w:rsidRPr="00AA5DA2" w:rsidRDefault="002059A8" w:rsidP="002A15B8">
            <w:pPr>
              <w:pStyle w:val="TAL"/>
              <w:rPr>
                <w:ins w:id="1089" w:author="Ericsson - Author" w:date="2023-10-24T10:04:00Z"/>
                <w:lang w:eastAsia="ja-JP"/>
              </w:rPr>
            </w:pPr>
            <w:ins w:id="1090"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2A15B8">
            <w:pPr>
              <w:pStyle w:val="TAL"/>
              <w:rPr>
                <w:ins w:id="1091" w:author="Ericsson - Author" w:date="2023-10-24T10:04:00Z"/>
                <w:lang w:eastAsia="ja-JP"/>
              </w:rPr>
            </w:pPr>
            <w:ins w:id="1092"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2A15B8">
            <w:pPr>
              <w:pStyle w:val="TAL"/>
              <w:rPr>
                <w:ins w:id="109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2A15B8">
            <w:pPr>
              <w:pStyle w:val="TAL"/>
              <w:rPr>
                <w:ins w:id="1094" w:author="Ericsson - Author" w:date="2023-10-24T10:04:00Z"/>
                <w:lang w:eastAsia="ja-JP"/>
              </w:rPr>
            </w:pPr>
            <w:ins w:id="1095" w:author="Ericsson - Author" w:date="2023-10-24T10:0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2A15B8">
            <w:pPr>
              <w:pStyle w:val="TAL"/>
              <w:rPr>
                <w:ins w:id="1096" w:author="Ericsson - Author" w:date="2023-10-24T10:04:00Z"/>
                <w:lang w:eastAsia="ja-JP"/>
              </w:rPr>
            </w:pPr>
            <w:ins w:id="1097"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2A15B8">
            <w:pPr>
              <w:pStyle w:val="TAC"/>
              <w:rPr>
                <w:ins w:id="1098" w:author="Ericsson - Author" w:date="2023-10-24T10:04:00Z"/>
                <w:lang w:eastAsia="ja-JP"/>
              </w:rPr>
            </w:pPr>
            <w:ins w:id="109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2A15B8">
            <w:pPr>
              <w:pStyle w:val="TAC"/>
              <w:rPr>
                <w:ins w:id="1100" w:author="Ericsson - Author" w:date="2023-10-24T10:04:00Z"/>
                <w:lang w:eastAsia="ja-JP"/>
              </w:rPr>
            </w:pPr>
            <w:ins w:id="1101" w:author="Ericsson - Author" w:date="2023-10-24T10:04:00Z">
              <w:r w:rsidRPr="00AA5DA2">
                <w:rPr>
                  <w:lang w:eastAsia="ja-JP"/>
                </w:rPr>
                <w:t>reject</w:t>
              </w:r>
            </w:ins>
          </w:p>
        </w:tc>
      </w:tr>
      <w:tr w:rsidR="002059A8" w:rsidRPr="00DB4D57" w14:paraId="4F0DE59E" w14:textId="77777777" w:rsidTr="002A15B8">
        <w:trPr>
          <w:ins w:id="110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BF7E6D" w14:textId="75D84A76" w:rsidR="002059A8" w:rsidRPr="00032767" w:rsidRDefault="002059A8" w:rsidP="002A15B8">
            <w:pPr>
              <w:pStyle w:val="TAL"/>
              <w:rPr>
                <w:ins w:id="1103" w:author="Ericsson - Author" w:date="2023-10-24T10:04:00Z"/>
                <w:b/>
                <w:lang w:eastAsia="ja-JP"/>
              </w:rPr>
            </w:pPr>
            <w:ins w:id="1104" w:author="Ericsson - Author" w:date="2023-10-24T10:04:00Z">
              <w:r w:rsidRPr="00032767">
                <w:rPr>
                  <w:b/>
                  <w:lang w:eastAsia="ja-JP"/>
                </w:rPr>
                <w:t xml:space="preserve">Cell </w:t>
              </w:r>
              <w:r>
                <w:rPr>
                  <w:b/>
                  <w:lang w:eastAsia="ja-JP"/>
                </w:rPr>
                <w:t xml:space="preserve">Info </w:t>
              </w:r>
              <w:r w:rsidRPr="00032767">
                <w:rPr>
                  <w:b/>
                  <w:lang w:eastAsia="ja-JP"/>
                </w:rPr>
                <w:t>Result</w:t>
              </w:r>
              <w:r w:rsidR="00D843F3">
                <w:rPr>
                  <w:b/>
                  <w:lang w:eastAsia="ja-JP"/>
                </w:rPr>
                <w:t xml:space="preserve"> List</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2A15B8">
            <w:pPr>
              <w:pStyle w:val="TAL"/>
              <w:rPr>
                <w:ins w:id="1105"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2A15B8">
            <w:pPr>
              <w:pStyle w:val="TAL"/>
              <w:rPr>
                <w:ins w:id="1106" w:author="Ericsson - Author" w:date="2023-10-24T10:04:00Z"/>
                <w:i/>
                <w:lang w:eastAsia="ja-JP"/>
              </w:rPr>
            </w:pPr>
            <w:ins w:id="1107" w:author="Ericsson - Author" w:date="2023-10-24T10:0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2A15B8">
            <w:pPr>
              <w:pStyle w:val="TAL"/>
              <w:rPr>
                <w:ins w:id="1108"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2A15B8">
            <w:pPr>
              <w:pStyle w:val="TAL"/>
              <w:rPr>
                <w:ins w:id="110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2A15B8">
            <w:pPr>
              <w:pStyle w:val="TAC"/>
              <w:rPr>
                <w:ins w:id="1110" w:author="Ericsson - Author" w:date="2023-10-24T10:04:00Z"/>
                <w:lang w:eastAsia="ja-JP"/>
              </w:rPr>
            </w:pPr>
            <w:ins w:id="1111"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2A15B8">
            <w:pPr>
              <w:pStyle w:val="TAC"/>
              <w:rPr>
                <w:ins w:id="1112" w:author="Ericsson - Author" w:date="2023-10-24T10:04:00Z"/>
                <w:lang w:eastAsia="ja-JP"/>
              </w:rPr>
            </w:pPr>
            <w:ins w:id="1113" w:author="Ericsson - Author" w:date="2023-10-24T10:04:00Z">
              <w:r>
                <w:rPr>
                  <w:snapToGrid w:val="0"/>
                </w:rPr>
                <w:t>ignore</w:t>
              </w:r>
            </w:ins>
          </w:p>
        </w:tc>
      </w:tr>
      <w:tr w:rsidR="002059A8" w:rsidRPr="00DB4D57" w14:paraId="44103E06" w14:textId="77777777" w:rsidTr="002A15B8">
        <w:trPr>
          <w:ins w:id="111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2EB0D1" w14:textId="05AD85C2" w:rsidR="002059A8" w:rsidRPr="00032767" w:rsidRDefault="002059A8" w:rsidP="002A15B8">
            <w:pPr>
              <w:pStyle w:val="TAL"/>
              <w:ind w:left="113"/>
              <w:rPr>
                <w:ins w:id="1115" w:author="Ericsson - Author" w:date="2023-10-24T10:04:00Z"/>
                <w:b/>
                <w:lang w:eastAsia="ja-JP"/>
              </w:rPr>
            </w:pPr>
            <w:ins w:id="1116"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2A15B8">
            <w:pPr>
              <w:pStyle w:val="TAL"/>
              <w:rPr>
                <w:ins w:id="1117"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2A15B8">
            <w:pPr>
              <w:pStyle w:val="TAL"/>
              <w:rPr>
                <w:ins w:id="1118" w:author="Ericsson - Author" w:date="2023-10-24T10:04:00Z"/>
                <w:i/>
                <w:lang w:eastAsia="ja-JP"/>
              </w:rPr>
            </w:pPr>
            <w:proofErr w:type="gramStart"/>
            <w:ins w:id="1119" w:author="Ericsson - Author" w:date="2023-10-24T10:04:00Z">
              <w:r w:rsidRPr="00032767">
                <w:rPr>
                  <w:i/>
                  <w:lang w:eastAsia="ja-JP"/>
                </w:rPr>
                <w:t>1 ..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2A15B8">
            <w:pPr>
              <w:pStyle w:val="TAL"/>
              <w:rPr>
                <w:ins w:id="1120"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2A15B8">
            <w:pPr>
              <w:pStyle w:val="TAL"/>
              <w:rPr>
                <w:ins w:id="112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2A15B8">
            <w:pPr>
              <w:pStyle w:val="TAC"/>
              <w:rPr>
                <w:ins w:id="1122" w:author="Ericsson - Author" w:date="2023-10-24T10:04:00Z"/>
                <w:lang w:eastAsia="ja-JP"/>
              </w:rPr>
            </w:pPr>
            <w:ins w:id="1123"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2A15B8">
            <w:pPr>
              <w:pStyle w:val="TAC"/>
              <w:rPr>
                <w:ins w:id="1124" w:author="Ericsson - Author" w:date="2023-10-24T10:04:00Z"/>
                <w:lang w:eastAsia="ja-JP"/>
              </w:rPr>
            </w:pPr>
          </w:p>
        </w:tc>
      </w:tr>
      <w:tr w:rsidR="002059A8" w:rsidRPr="00DB4D57" w14:paraId="59B73EA4" w14:textId="77777777" w:rsidTr="002A15B8">
        <w:trPr>
          <w:ins w:id="112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2A15B8">
            <w:pPr>
              <w:pStyle w:val="TAL"/>
              <w:ind w:left="227"/>
              <w:rPr>
                <w:ins w:id="1126" w:author="Ericsson - Author" w:date="2023-10-24T10:04:00Z"/>
                <w:lang w:eastAsia="ja-JP"/>
              </w:rPr>
            </w:pPr>
            <w:ins w:id="1127"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2A15B8">
            <w:pPr>
              <w:pStyle w:val="TAL"/>
              <w:rPr>
                <w:ins w:id="1128" w:author="Ericsson - Author" w:date="2023-10-24T10:04:00Z"/>
                <w:lang w:eastAsia="ja-JP"/>
              </w:rPr>
            </w:pPr>
            <w:ins w:id="1129"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2A15B8">
            <w:pPr>
              <w:pStyle w:val="TAL"/>
              <w:rPr>
                <w:ins w:id="113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2A15B8">
            <w:pPr>
              <w:pStyle w:val="TAL"/>
              <w:rPr>
                <w:ins w:id="1131" w:author="Ericsson - Author" w:date="2023-10-24T10:04:00Z"/>
                <w:lang w:eastAsia="ja-JP"/>
              </w:rPr>
            </w:pPr>
            <w:ins w:id="1132" w:author="Ericsson - Author" w:date="2023-10-24T10:04:00Z">
              <w:r w:rsidRPr="00032767">
                <w:rPr>
                  <w:lang w:eastAsia="ja-JP"/>
                </w:rPr>
                <w:t>Global NG-RAN Cell Identity</w:t>
              </w:r>
            </w:ins>
          </w:p>
          <w:p w14:paraId="1F3A0165" w14:textId="77777777" w:rsidR="002059A8" w:rsidRPr="00032767" w:rsidRDefault="002059A8" w:rsidP="002A15B8">
            <w:pPr>
              <w:pStyle w:val="TAL"/>
              <w:rPr>
                <w:ins w:id="1133" w:author="Ericsson - Author" w:date="2023-10-24T10:04:00Z"/>
                <w:lang w:eastAsia="ja-JP"/>
              </w:rPr>
            </w:pPr>
            <w:ins w:id="1134" w:author="Ericsson - Author" w:date="2023-10-24T10:04:00Z">
              <w:r w:rsidRPr="00032767">
                <w:rPr>
                  <w:lang w:eastAsia="ja-JP"/>
                </w:rPr>
                <w:t>9.2.2.27</w:t>
              </w:r>
            </w:ins>
          </w:p>
          <w:p w14:paraId="0F544E25" w14:textId="77777777" w:rsidR="002059A8" w:rsidRPr="00032767" w:rsidRDefault="002059A8" w:rsidP="002A15B8">
            <w:pPr>
              <w:pStyle w:val="TAL"/>
              <w:rPr>
                <w:ins w:id="1135"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2A15B8">
            <w:pPr>
              <w:pStyle w:val="TAL"/>
              <w:rPr>
                <w:ins w:id="113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2A15B8">
            <w:pPr>
              <w:pStyle w:val="TAC"/>
              <w:rPr>
                <w:ins w:id="1137" w:author="Ericsson - Author" w:date="2023-10-24T10:04:00Z"/>
                <w:lang w:eastAsia="ja-JP"/>
              </w:rPr>
            </w:pPr>
            <w:ins w:id="113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2A15B8">
            <w:pPr>
              <w:pStyle w:val="TAC"/>
              <w:rPr>
                <w:ins w:id="1139" w:author="Ericsson - Author" w:date="2023-10-24T10:04:00Z"/>
                <w:lang w:eastAsia="ja-JP"/>
              </w:rPr>
            </w:pPr>
          </w:p>
        </w:tc>
      </w:tr>
      <w:tr w:rsidR="002059A8" w:rsidRPr="00DB4D57" w14:paraId="7219F06F" w14:textId="77777777" w:rsidTr="002A15B8">
        <w:trPr>
          <w:ins w:id="114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2A15B8">
            <w:pPr>
              <w:pStyle w:val="TAL"/>
              <w:ind w:left="227"/>
              <w:rPr>
                <w:ins w:id="1141" w:author="Ericsson - Author" w:date="2023-10-24T10:04:00Z"/>
                <w:lang w:eastAsia="ja-JP"/>
              </w:rPr>
            </w:pPr>
            <w:ins w:id="1142"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2A15B8">
            <w:pPr>
              <w:pStyle w:val="TAL"/>
              <w:rPr>
                <w:ins w:id="1143" w:author="Ericsson - Author" w:date="2023-10-24T10:04:00Z"/>
                <w:lang w:eastAsia="ja-JP"/>
              </w:rPr>
            </w:pPr>
            <w:ins w:id="1144"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2A15B8">
            <w:pPr>
              <w:pStyle w:val="TAL"/>
              <w:rPr>
                <w:ins w:id="1145"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2A15B8">
            <w:pPr>
              <w:pStyle w:val="TAL"/>
              <w:rPr>
                <w:ins w:id="1146" w:author="Ericsson - Author" w:date="2023-10-24T10:04:00Z"/>
                <w:lang w:eastAsia="ja-JP"/>
              </w:rPr>
            </w:pPr>
            <w:ins w:id="1147"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2A15B8">
            <w:pPr>
              <w:pStyle w:val="TAL"/>
              <w:rPr>
                <w:ins w:id="114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2A15B8">
            <w:pPr>
              <w:pStyle w:val="TAC"/>
              <w:rPr>
                <w:ins w:id="1149" w:author="Ericsson - Author" w:date="2023-10-24T10:04:00Z"/>
                <w:lang w:eastAsia="ja-JP"/>
              </w:rPr>
            </w:pPr>
            <w:ins w:id="115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2A15B8">
            <w:pPr>
              <w:pStyle w:val="TAC"/>
              <w:rPr>
                <w:ins w:id="1151" w:author="Ericsson - Author" w:date="2023-10-24T10:04:00Z"/>
                <w:lang w:eastAsia="ja-JP"/>
              </w:rPr>
            </w:pPr>
          </w:p>
        </w:tc>
      </w:tr>
      <w:tr w:rsidR="002059A8" w:rsidRPr="00DB4D57" w14:paraId="7EC39A57" w14:textId="77777777" w:rsidTr="002A15B8">
        <w:trPr>
          <w:ins w:id="115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2A15B8">
            <w:pPr>
              <w:pStyle w:val="TAL"/>
              <w:ind w:left="227"/>
              <w:rPr>
                <w:ins w:id="1153" w:author="Ericsson - Author" w:date="2023-10-24T10:04:00Z"/>
                <w:lang w:eastAsia="ja-JP"/>
              </w:rPr>
            </w:pPr>
            <w:ins w:id="1154"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2A15B8">
            <w:pPr>
              <w:pStyle w:val="TAL"/>
              <w:rPr>
                <w:ins w:id="1155" w:author="Ericsson - Author" w:date="2023-10-24T10:04:00Z"/>
                <w:lang w:eastAsia="ja-JP"/>
              </w:rPr>
            </w:pPr>
            <w:ins w:id="1156"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2A15B8">
            <w:pPr>
              <w:pStyle w:val="TAL"/>
              <w:rPr>
                <w:ins w:id="115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2A15B8">
            <w:pPr>
              <w:pStyle w:val="TAL"/>
              <w:rPr>
                <w:ins w:id="1158" w:author="Ericsson - Author" w:date="2023-10-24T10:04:00Z"/>
                <w:lang w:eastAsia="ja-JP"/>
              </w:rPr>
            </w:pPr>
            <w:ins w:id="1159"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2A15B8">
            <w:pPr>
              <w:pStyle w:val="TAL"/>
              <w:rPr>
                <w:ins w:id="116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2A15B8">
            <w:pPr>
              <w:pStyle w:val="TAC"/>
              <w:rPr>
                <w:ins w:id="1161" w:author="Ericsson - Author" w:date="2023-10-24T10:04:00Z"/>
                <w:lang w:eastAsia="ja-JP"/>
              </w:rPr>
            </w:pPr>
            <w:ins w:id="116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2A15B8">
            <w:pPr>
              <w:pStyle w:val="TAC"/>
              <w:rPr>
                <w:ins w:id="1163" w:author="Ericsson - Author" w:date="2023-10-24T10:04:00Z"/>
                <w:lang w:eastAsia="ja-JP"/>
              </w:rPr>
            </w:pPr>
          </w:p>
        </w:tc>
      </w:tr>
      <w:tr w:rsidR="002059A8" w:rsidRPr="00DB4D57" w14:paraId="002ACED1" w14:textId="77777777" w:rsidTr="002A15B8">
        <w:trPr>
          <w:ins w:id="116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2A15B8">
            <w:pPr>
              <w:pStyle w:val="TAL"/>
              <w:ind w:left="227"/>
              <w:rPr>
                <w:ins w:id="1165" w:author="Ericsson - Author" w:date="2023-10-24T10:04:00Z"/>
                <w:lang w:eastAsia="ja-JP"/>
              </w:rPr>
            </w:pPr>
            <w:ins w:id="1166"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2A15B8">
            <w:pPr>
              <w:pStyle w:val="TAL"/>
              <w:rPr>
                <w:ins w:id="1167" w:author="Ericsson - Author" w:date="2023-10-24T10:04:00Z"/>
                <w:lang w:eastAsia="ja-JP"/>
              </w:rPr>
            </w:pPr>
            <w:ins w:id="1168"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2A15B8">
            <w:pPr>
              <w:pStyle w:val="TAL"/>
              <w:rPr>
                <w:ins w:id="116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2A15B8">
            <w:pPr>
              <w:pStyle w:val="TAL"/>
              <w:rPr>
                <w:ins w:id="1170" w:author="Ericsson - Author" w:date="2023-10-24T10:04:00Z"/>
                <w:lang w:eastAsia="ja-JP"/>
              </w:rPr>
            </w:pPr>
            <w:ins w:id="1171"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2A15B8">
            <w:pPr>
              <w:pStyle w:val="TAL"/>
              <w:rPr>
                <w:ins w:id="117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2A15B8">
            <w:pPr>
              <w:pStyle w:val="TAC"/>
              <w:rPr>
                <w:ins w:id="1173" w:author="Ericsson - Author" w:date="2023-10-24T10:04:00Z"/>
                <w:lang w:eastAsia="ja-JP"/>
              </w:rPr>
            </w:pPr>
            <w:ins w:id="117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2A15B8">
            <w:pPr>
              <w:pStyle w:val="TAC"/>
              <w:rPr>
                <w:ins w:id="1175" w:author="Ericsson - Author" w:date="2023-10-24T10:04:00Z"/>
                <w:lang w:eastAsia="ja-JP"/>
              </w:rPr>
            </w:pPr>
          </w:p>
        </w:tc>
      </w:tr>
      <w:tr w:rsidR="0086019B" w:rsidRPr="00DB4D57" w:rsidDel="00BD225D" w14:paraId="50DE6B4F" w14:textId="77777777" w:rsidTr="002A15B8">
        <w:trPr>
          <w:ins w:id="117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D0CBB0E" w14:textId="388CC3BD" w:rsidR="0086019B" w:rsidRPr="00561AF9" w:rsidDel="00BD225D" w:rsidRDefault="0086019B" w:rsidP="0086019B">
            <w:pPr>
              <w:pStyle w:val="TAL"/>
              <w:rPr>
                <w:ins w:id="1177" w:author="Ericsson - Author" w:date="2023-10-24T10:04:00Z"/>
                <w:lang w:eastAsia="zh-CN"/>
              </w:rPr>
            </w:pPr>
            <w:ins w:id="1178" w:author="Ericsson - Author" w:date="2023-10-24T10:04:00Z">
              <w:r w:rsidRPr="008C52BE">
                <w:rPr>
                  <w:b/>
                  <w:lang w:eastAsia="zh-CN"/>
                </w:rPr>
                <w:t>UE Associated Info Result</w:t>
              </w:r>
              <w:r w:rsidR="00C75B2E">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179"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180" w:author="Ericsson - Author" w:date="2023-10-24T10:04:00Z"/>
                <w:i/>
                <w:lang w:eastAsia="ja-JP"/>
              </w:rPr>
            </w:pPr>
            <w:ins w:id="1181"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182"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18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184" w:author="Ericsson - Author" w:date="2023-10-24T10:04:00Z"/>
                <w:lang w:eastAsia="zh-CN"/>
              </w:rPr>
            </w:pPr>
            <w:ins w:id="118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66C03A9F" w:rsidR="0086019B" w:rsidDel="00BD225D" w:rsidRDefault="0086019B" w:rsidP="0086019B">
            <w:pPr>
              <w:pStyle w:val="TAC"/>
              <w:rPr>
                <w:ins w:id="1186" w:author="Ericsson - Author" w:date="2023-10-24T10:04:00Z"/>
                <w:lang w:eastAsia="zh-CN"/>
              </w:rPr>
            </w:pPr>
            <w:ins w:id="1187" w:author="Ericsson - Author" w:date="2023-10-24T10:04:00Z">
              <w:del w:id="1188" w:author="CATT" w:date="2023-11-03T14:20:00Z">
                <w:r w:rsidDel="007379F5">
                  <w:rPr>
                    <w:lang w:eastAsia="zh-CN"/>
                  </w:rPr>
                  <w:delText>FFS</w:delText>
                </w:r>
              </w:del>
            </w:ins>
            <w:ins w:id="1189" w:author="CATT" w:date="2023-11-03T14:20:00Z">
              <w:r w:rsidR="007379F5">
                <w:rPr>
                  <w:rFonts w:hint="eastAsia"/>
                  <w:lang w:eastAsia="zh-CN"/>
                </w:rPr>
                <w:t>ignore</w:t>
              </w:r>
            </w:ins>
          </w:p>
        </w:tc>
      </w:tr>
      <w:tr w:rsidR="0086019B" w:rsidRPr="00DB4D57" w:rsidDel="00BD225D" w14:paraId="78FBEEE2" w14:textId="77777777" w:rsidTr="002A15B8">
        <w:trPr>
          <w:ins w:id="119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9049600" w14:textId="6CF124BD" w:rsidR="0086019B" w:rsidRPr="00561AF9" w:rsidDel="00BD225D" w:rsidRDefault="0086019B" w:rsidP="0086019B">
            <w:pPr>
              <w:pStyle w:val="TAL"/>
              <w:ind w:left="113"/>
              <w:rPr>
                <w:ins w:id="1191" w:author="Ericsson - Author" w:date="2023-10-24T10:04:00Z"/>
                <w:lang w:eastAsia="zh-CN"/>
              </w:rPr>
            </w:pPr>
            <w:ins w:id="1192"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9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94" w:author="Ericsson - Author" w:date="2023-10-24T10:04:00Z"/>
                <w:i/>
                <w:lang w:eastAsia="ja-JP"/>
              </w:rPr>
            </w:pPr>
            <w:proofErr w:type="gramStart"/>
            <w:ins w:id="1195" w:author="Ericsson - Author" w:date="2023-10-24T10:04:00Z">
              <w:r w:rsidRPr="00032767">
                <w:rPr>
                  <w:i/>
                  <w:lang w:eastAsia="ja-JP"/>
                </w:rPr>
                <w:t>1 ..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9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9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98" w:author="Ericsson - Author" w:date="2023-10-24T10:04:00Z"/>
                <w:lang w:eastAsia="zh-CN"/>
              </w:rPr>
            </w:pPr>
            <w:ins w:id="119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200" w:author="Ericsson - Author" w:date="2023-10-24T10:04:00Z"/>
                <w:lang w:eastAsia="zh-CN"/>
              </w:rPr>
            </w:pPr>
          </w:p>
        </w:tc>
      </w:tr>
      <w:tr w:rsidR="0086019B" w:rsidRPr="00DB4D57" w:rsidDel="00BD225D" w14:paraId="22E0E0FD" w14:textId="77777777" w:rsidTr="002A15B8">
        <w:trPr>
          <w:ins w:id="120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39CB228" w14:textId="04475310" w:rsidR="0086019B" w:rsidRPr="00561AF9" w:rsidDel="00BD225D" w:rsidRDefault="0086019B" w:rsidP="002A15B8">
            <w:pPr>
              <w:pStyle w:val="TAL"/>
              <w:ind w:left="227"/>
              <w:rPr>
                <w:ins w:id="1202" w:author="Ericsson - Author" w:date="2023-10-24T10:04:00Z"/>
                <w:lang w:eastAsia="zh-CN"/>
              </w:rPr>
            </w:pPr>
            <w:ins w:id="1203" w:author="Ericsson - Author" w:date="2023-10-24T10:04:00Z">
              <w:r>
                <w:rPr>
                  <w:lang w:eastAsia="zh-CN"/>
                </w:rPr>
                <w:t>&gt;&gt;</w:t>
              </w:r>
              <w:r w:rsidRPr="00B45CF8">
                <w:rPr>
                  <w:lang w:val="en-US" w:eastAsia="zh-CN"/>
                </w:rPr>
                <w:t xml:space="preserve">UE Assistant Identifier </w:t>
              </w:r>
              <w:del w:id="1204" w:author="CATT" w:date="2023-10-27T16:50:00Z">
                <w:r w:rsidRPr="00B45CF8" w:rsidDel="002A15B8">
                  <w:rPr>
                    <w:highlight w:val="yellow"/>
                    <w:lang w:val="en-US" w:eastAsia="zh-CN"/>
                  </w:rPr>
                  <w:delText>(FFS on the name)</w:delText>
                </w:r>
              </w:del>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205" w:author="Ericsson - Author" w:date="2023-10-24T10:04:00Z"/>
                <w:lang w:eastAsia="zh-CN"/>
              </w:rPr>
            </w:pPr>
            <w:ins w:id="1206"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20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208" w:author="Ericsson - Author" w:date="2023-10-24T10:04:00Z"/>
                <w:lang w:eastAsia="zh-CN"/>
              </w:rPr>
            </w:pPr>
            <w:ins w:id="1209"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3B9D27D" w:rsidR="0086019B" w:rsidRPr="00DB4D57" w:rsidDel="00BD225D" w:rsidRDefault="0086019B" w:rsidP="0086019B">
            <w:pPr>
              <w:pStyle w:val="TAL"/>
              <w:rPr>
                <w:ins w:id="1210" w:author="Ericsson - Author" w:date="2023-10-24T10:04:00Z"/>
                <w:lang w:eastAsia="ja-JP"/>
              </w:rPr>
            </w:pPr>
            <w:ins w:id="1211"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212" w:author="Ericsson - Author" w:date="2023-10-24T10:04:00Z"/>
                <w:lang w:eastAsia="zh-CN"/>
              </w:rPr>
            </w:pPr>
            <w:ins w:id="121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214" w:author="Ericsson - Author" w:date="2023-10-24T10:04:00Z"/>
                <w:lang w:eastAsia="zh-CN"/>
              </w:rPr>
            </w:pPr>
          </w:p>
        </w:tc>
      </w:tr>
      <w:tr w:rsidR="0086019B" w:rsidRPr="00DB4D57" w:rsidDel="00BD225D" w14:paraId="0A272D08" w14:textId="77777777" w:rsidTr="002A15B8">
        <w:trPr>
          <w:ins w:id="121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216" w:author="Ericsson - Author" w:date="2023-10-24T10:04:00Z"/>
                <w:lang w:eastAsia="zh-CN"/>
              </w:rPr>
            </w:pPr>
            <w:ins w:id="1217"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218" w:author="Ericsson - Author" w:date="2023-10-24T10:04:00Z"/>
                <w:lang w:eastAsia="zh-CN"/>
              </w:rPr>
            </w:pPr>
            <w:ins w:id="1219"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22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221" w:author="Ericsson - Author" w:date="2023-10-24T10:04:00Z"/>
                <w:lang w:eastAsia="zh-CN"/>
              </w:rPr>
            </w:pPr>
            <w:ins w:id="1222" w:author="Ericsson - Author" w:date="2023-10-24T10:0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22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224" w:author="Ericsson - Author" w:date="2023-10-24T10:04:00Z"/>
                <w:lang w:eastAsia="zh-CN"/>
              </w:rPr>
            </w:pPr>
            <w:ins w:id="122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226" w:author="Ericsson - Author" w:date="2023-10-24T10:04:00Z"/>
                <w:lang w:eastAsia="zh-CN"/>
              </w:rPr>
            </w:pPr>
          </w:p>
        </w:tc>
      </w:tr>
      <w:tr w:rsidR="00AC6C03" w:rsidRPr="00DB4D57" w:rsidDel="00BD225D" w14:paraId="6C2E1E5D" w14:textId="77777777" w:rsidTr="002A15B8">
        <w:trPr>
          <w:ins w:id="122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D3FFCD5" w14:textId="0ACCB37F" w:rsidR="00AC6C03" w:rsidRDefault="00AC6C03" w:rsidP="00AC6C03">
            <w:pPr>
              <w:pStyle w:val="TAL"/>
              <w:ind w:left="227"/>
              <w:rPr>
                <w:ins w:id="1228" w:author="Ericsson - Author" w:date="2023-10-24T10:04:00Z"/>
                <w:lang w:eastAsia="zh-CN"/>
              </w:rPr>
            </w:pPr>
            <w:ins w:id="1229"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AC6C03" w:rsidRDefault="00AC6C03" w:rsidP="00AC6C03">
            <w:pPr>
              <w:pStyle w:val="TAL"/>
              <w:rPr>
                <w:ins w:id="1230" w:author="Ericsson - Author" w:date="2023-10-24T10:04:00Z"/>
                <w:lang w:eastAsia="zh-CN"/>
              </w:rPr>
            </w:pPr>
            <w:ins w:id="1231"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AC6C03" w:rsidRPr="00032767" w:rsidDel="00BD225D" w:rsidRDefault="00AC6C03" w:rsidP="00AC6C03">
            <w:pPr>
              <w:pStyle w:val="TAL"/>
              <w:rPr>
                <w:ins w:id="123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6A0EB772" w:rsidR="00AC6C03" w:rsidRDefault="00AC6C03" w:rsidP="00AC6C03">
            <w:pPr>
              <w:pStyle w:val="TAL"/>
              <w:rPr>
                <w:ins w:id="1233" w:author="Ericsson - Author" w:date="2023-10-24T10:04:00Z"/>
                <w:lang w:eastAsia="zh-CN"/>
              </w:rPr>
            </w:pPr>
            <w:ins w:id="1234" w:author="Ericsson - Author" w:date="2023-10-24T10:04:00Z">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46665DB6" w14:textId="15D88789" w:rsidR="00AC6C03" w:rsidRPr="00DB4D57" w:rsidDel="00BD225D" w:rsidRDefault="00AC6C03" w:rsidP="00AC6C03">
            <w:pPr>
              <w:pStyle w:val="TAL"/>
              <w:rPr>
                <w:ins w:id="1235" w:author="Ericsson - Author" w:date="2023-10-24T10:04:00Z"/>
                <w:lang w:eastAsia="ja-JP"/>
              </w:rPr>
            </w:pPr>
            <w:ins w:id="1236"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AC6C03" w:rsidDel="00BD225D" w:rsidRDefault="00AC6C03" w:rsidP="00AC6C03">
            <w:pPr>
              <w:pStyle w:val="TAC"/>
              <w:rPr>
                <w:ins w:id="1237" w:author="Ericsson - Author" w:date="2023-10-24T10:04:00Z"/>
                <w:lang w:eastAsia="zh-CN"/>
              </w:rPr>
            </w:pPr>
            <w:ins w:id="123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AC6C03" w:rsidDel="00BD225D" w:rsidRDefault="00AC6C03" w:rsidP="00AC6C03">
            <w:pPr>
              <w:pStyle w:val="TAC"/>
              <w:rPr>
                <w:ins w:id="1239" w:author="Ericsson - Author" w:date="2023-10-24T10:04:00Z"/>
                <w:lang w:eastAsia="zh-CN"/>
              </w:rPr>
            </w:pPr>
          </w:p>
        </w:tc>
      </w:tr>
      <w:tr w:rsidR="0086019B" w:rsidRPr="00DB4D57" w:rsidDel="00BD225D" w14:paraId="18FD0555" w14:textId="77777777" w:rsidTr="002A15B8">
        <w:trPr>
          <w:ins w:id="124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241" w:author="Ericsson - Author" w:date="2023-10-24T10:04:00Z"/>
                <w:lang w:eastAsia="zh-CN"/>
              </w:rPr>
            </w:pPr>
            <w:ins w:id="1242"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70AED874" w:rsidR="0086019B" w:rsidRDefault="0086019B" w:rsidP="0086019B">
            <w:pPr>
              <w:pStyle w:val="TAL"/>
              <w:rPr>
                <w:ins w:id="1243" w:author="Ericsson - Author" w:date="2023-10-24T10:04:00Z"/>
                <w:lang w:eastAsia="zh-CN"/>
              </w:rPr>
            </w:pPr>
            <w:ins w:id="1244" w:author="Ericsson - Author" w:date="2023-10-24T10:04:00Z">
              <w:r w:rsidRPr="00036C94">
                <w:rPr>
                  <w:szCs w:val="18"/>
                  <w:lang w:eastAsia="ja-JP"/>
                </w:rPr>
                <w:t>O</w:t>
              </w:r>
            </w:ins>
            <w:ins w:id="1245" w:author="CATT" w:date="2023-11-03T09:47:00Z">
              <w:r w:rsidR="003B2EAE">
                <w:rPr>
                  <w:rFonts w:hint="eastAsia"/>
                  <w:szCs w:val="18"/>
                  <w:lang w:eastAsia="zh-CN"/>
                </w:rPr>
                <w:t xml:space="preserve">. </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24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247" w:author="Ericsson - Author" w:date="2023-10-24T10:04:00Z"/>
              </w:rPr>
            </w:pPr>
            <w:ins w:id="1248" w:author="Ericsson - Author" w:date="2023-10-24T10:04:00Z">
              <w:r w:rsidRPr="00771099">
                <w:t>INTEGER (0</w:t>
              </w:r>
              <w:proofErr w:type="gramStart"/>
              <w:r w:rsidRPr="00771099">
                <w:t>..10000</w:t>
              </w:r>
              <w:proofErr w:type="gramEnd"/>
              <w:r w:rsidRPr="00771099">
                <w:t>,…)</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249" w:author="Ericsson - Author" w:date="2023-10-24T10:04:00Z"/>
                <w:lang w:eastAsia="ja-JP"/>
              </w:rPr>
            </w:pPr>
            <w:ins w:id="1250" w:author="Ericsson - Author" w:date="2023-10-24T10:04:00Z">
              <w:r w:rsidRPr="00E94B7C">
                <w:rPr>
                  <w:lang w:eastAsia="ja-JP"/>
                </w:rPr>
                <w:t>The node level measured Energy Consumption index.</w:t>
              </w:r>
            </w:ins>
          </w:p>
          <w:p w14:paraId="091AA2D3" w14:textId="4B5178F5" w:rsidR="0086019B" w:rsidRPr="00DB4D57" w:rsidDel="00BD225D" w:rsidRDefault="0086019B" w:rsidP="002A15B8">
            <w:pPr>
              <w:pStyle w:val="TAL"/>
              <w:rPr>
                <w:ins w:id="1251" w:author="Ericsson - Author" w:date="2023-10-24T10:04:00Z"/>
                <w:lang w:eastAsia="ja-JP"/>
              </w:rPr>
            </w:pPr>
            <w:ins w:id="1252"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del w:id="1253" w:author="CATT" w:date="2023-10-27T16:50:00Z">
                <w:r w:rsidDel="002A15B8">
                  <w:rPr>
                    <w:highlight w:val="yellow"/>
                    <w:lang w:eastAsia="ja-JP"/>
                  </w:rPr>
                  <w:delText>(</w:delText>
                </w:r>
                <w:r w:rsidRPr="00D55063" w:rsidDel="002A15B8">
                  <w:rPr>
                    <w:highlight w:val="yellow"/>
                    <w:lang w:eastAsia="ja-JP"/>
                  </w:rPr>
                  <w:delText>FFS</w:delText>
                </w:r>
                <w:r w:rsidDel="002A15B8">
                  <w:rPr>
                    <w:lang w:eastAsia="ja-JP"/>
                  </w:rPr>
                  <w:delText>)</w:delText>
                </w:r>
              </w:del>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254" w:author="Ericsson - Author" w:date="2023-10-24T10:04:00Z"/>
                <w:lang w:eastAsia="zh-CN"/>
              </w:rPr>
            </w:pPr>
            <w:ins w:id="125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66D40988" w:rsidR="0086019B" w:rsidDel="00BD225D" w:rsidRDefault="0086019B" w:rsidP="0086019B">
            <w:pPr>
              <w:pStyle w:val="TAC"/>
              <w:rPr>
                <w:ins w:id="1256" w:author="Ericsson - Author" w:date="2023-10-24T10:04:00Z"/>
                <w:lang w:eastAsia="zh-CN"/>
              </w:rPr>
            </w:pPr>
            <w:ins w:id="1257" w:author="Ericsson - Author" w:date="2023-10-24T10:04:00Z">
              <w:del w:id="1258" w:author="CATT" w:date="2023-11-03T14:20:00Z">
                <w:r w:rsidDel="007379F5">
                  <w:rPr>
                    <w:lang w:eastAsia="zh-CN"/>
                  </w:rPr>
                  <w:delText>FFS</w:delText>
                </w:r>
              </w:del>
            </w:ins>
            <w:ins w:id="1259" w:author="CATT" w:date="2023-11-03T14:20:00Z">
              <w:r w:rsidR="007379F5">
                <w:rPr>
                  <w:rFonts w:hint="eastAsia"/>
                  <w:lang w:eastAsia="zh-CN"/>
                </w:rPr>
                <w:t>ignore</w:t>
              </w:r>
            </w:ins>
          </w:p>
        </w:tc>
      </w:tr>
    </w:tbl>
    <w:p w14:paraId="340AAE1B" w14:textId="77777777" w:rsidR="002059A8" w:rsidRPr="008767DA" w:rsidRDefault="002059A8" w:rsidP="002059A8">
      <w:pPr>
        <w:rPr>
          <w:ins w:id="1260"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261"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262" w:author="Ericsson - Author" w:date="2023-10-24T10:04:00Z"/>
              </w:rPr>
            </w:pPr>
            <w:ins w:id="1263" w:author="Ericsson - Author" w:date="2023-10-24T10:0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264" w:author="Ericsson - Author" w:date="2023-10-24T10:04:00Z"/>
                <w:rFonts w:cs="Arial"/>
                <w:lang w:val="en-US" w:eastAsia="ja-JP"/>
              </w:rPr>
            </w:pPr>
            <w:ins w:id="1265" w:author="Ericsson - Author" w:date="2023-10-24T10:04:00Z">
              <w:r w:rsidRPr="009354E2">
                <w:rPr>
                  <w:lang w:eastAsia="ja-JP"/>
                </w:rPr>
                <w:t>Explanation</w:t>
              </w:r>
            </w:ins>
          </w:p>
        </w:tc>
      </w:tr>
      <w:tr w:rsidR="00925764" w:rsidRPr="00DB4D57" w14:paraId="1DAC7F4A" w14:textId="77777777" w:rsidTr="00925764">
        <w:trPr>
          <w:ins w:id="1266"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267" w:author="Ericsson - Author" w:date="2023-10-24T10:04:00Z"/>
                <w:lang w:eastAsia="ja-JP"/>
              </w:rPr>
            </w:pPr>
            <w:proofErr w:type="spellStart"/>
            <w:ins w:id="1268"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269" w:author="Ericsson - Author" w:date="2023-10-24T10:04:00Z"/>
                <w:lang w:eastAsia="ja-JP"/>
              </w:rPr>
            </w:pPr>
            <w:ins w:id="1270"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271"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114E7B" w:rsidRDefault="00925764" w:rsidP="00925764">
            <w:pPr>
              <w:pStyle w:val="TAL"/>
              <w:rPr>
                <w:ins w:id="1272" w:author="Ericsson - Author" w:date="2023-10-24T10:04:00Z"/>
                <w:iCs/>
              </w:rPr>
            </w:pPr>
            <w:proofErr w:type="spellStart"/>
            <w:ins w:id="1273"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593BCAE5" w:rsidR="00925764" w:rsidRPr="00422562" w:rsidRDefault="00925764" w:rsidP="002A15B8">
            <w:pPr>
              <w:pStyle w:val="TAL"/>
              <w:rPr>
                <w:ins w:id="1274" w:author="Ericsson - Author" w:date="2023-10-24T10:04:00Z"/>
                <w:rFonts w:cs="Arial"/>
                <w:lang w:val="en-US" w:eastAsia="ja-JP"/>
              </w:rPr>
            </w:pPr>
            <w:ins w:id="1275"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 xml:space="preserve">Value is </w:t>
              </w:r>
              <w:del w:id="1276" w:author="CATT" w:date="2023-10-27T16:50:00Z">
                <w:r w:rsidRPr="00D55063" w:rsidDel="002A15B8">
                  <w:rPr>
                    <w:rFonts w:cs="Arial"/>
                    <w:highlight w:val="yellow"/>
                    <w:lang w:eastAsia="ja-JP"/>
                  </w:rPr>
                  <w:delText>FFS</w:delText>
                </w:r>
              </w:del>
            </w:ins>
            <w:ins w:id="1277" w:author="CATT" w:date="2023-10-27T16:50:00Z">
              <w:r w:rsidR="002A15B8">
                <w:rPr>
                  <w:rFonts w:cs="Arial" w:hint="eastAsia"/>
                  <w:highlight w:val="yellow"/>
                  <w:lang w:eastAsia="zh-CN"/>
                </w:rPr>
                <w:t>128</w:t>
              </w:r>
            </w:ins>
            <w:ins w:id="1278" w:author="Ericsson - Author" w:date="2023-10-24T10:04:00Z">
              <w:r w:rsidRPr="00D55063">
                <w:rPr>
                  <w:rFonts w:cs="Arial"/>
                  <w:highlight w:val="yellow"/>
                  <w:lang w:eastAsia="ja-JP"/>
                </w:rPr>
                <w:t>.</w:t>
              </w:r>
            </w:ins>
          </w:p>
        </w:tc>
      </w:tr>
    </w:tbl>
    <w:p w14:paraId="0D66949C" w14:textId="77777777" w:rsidR="009209C8" w:rsidRDefault="009209C8" w:rsidP="00961EBE">
      <w:pPr>
        <w:rPr>
          <w:ins w:id="1279" w:author="Ericsson - Author" w:date="2023-10-24T10:04:00Z"/>
        </w:rPr>
      </w:pPr>
    </w:p>
    <w:p w14:paraId="3C71D336" w14:textId="77777777" w:rsidR="009209C8" w:rsidRDefault="009209C8" w:rsidP="009209C8">
      <w:pPr>
        <w:pStyle w:val="FirstChange"/>
        <w:rPr>
          <w:ins w:id="1280" w:author="Ericsson - Author" w:date="2023-10-24T10:04: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0B86E77" w14:textId="77777777" w:rsidR="00C64DB8" w:rsidRDefault="00C64DB8" w:rsidP="00C64DB8">
      <w:pPr>
        <w:pStyle w:val="4"/>
        <w:rPr>
          <w:ins w:id="1281" w:author="Ericsson - Author" w:date="2023-10-24T10:04:00Z"/>
        </w:rPr>
      </w:pPr>
      <w:ins w:id="1282" w:author="Ericsson - Author" w:date="2023-10-24T10:04:00Z">
        <w:r w:rsidRPr="00FD0425">
          <w:t>9.2.3</w:t>
        </w:r>
        <w:proofErr w:type="gramStart"/>
        <w:r w:rsidRPr="00FD0425">
          <w:t>.</w:t>
        </w:r>
        <w:r>
          <w:t>Y</w:t>
        </w:r>
        <w:proofErr w:type="gramEnd"/>
        <w:r w:rsidRPr="00FD0425">
          <w:tab/>
        </w:r>
        <w:r>
          <w:t>UE Performance</w:t>
        </w:r>
      </w:ins>
    </w:p>
    <w:p w14:paraId="5E7281ED" w14:textId="77777777" w:rsidR="00C64DB8" w:rsidRPr="00DC1194" w:rsidRDefault="00C64DB8" w:rsidP="00C64DB8">
      <w:pPr>
        <w:rPr>
          <w:ins w:id="1283" w:author="Ericsson - Author" w:date="2023-10-24T10:04:00Z"/>
        </w:rPr>
      </w:pPr>
      <w:ins w:id="1284"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2A15B8">
        <w:trPr>
          <w:ins w:id="1285"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2A15B8">
            <w:pPr>
              <w:pStyle w:val="TAH"/>
              <w:rPr>
                <w:ins w:id="1286" w:author="Ericsson - Author" w:date="2023-10-24T10:04:00Z"/>
                <w:rFonts w:eastAsia="Malgun Gothic"/>
              </w:rPr>
            </w:pPr>
            <w:ins w:id="1287"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2A15B8">
            <w:pPr>
              <w:pStyle w:val="TAH"/>
              <w:rPr>
                <w:ins w:id="1288" w:author="Ericsson - Author" w:date="2023-10-24T10:04:00Z"/>
                <w:rFonts w:eastAsia="Malgun Gothic"/>
              </w:rPr>
            </w:pPr>
            <w:ins w:id="1289"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2A15B8">
            <w:pPr>
              <w:pStyle w:val="TAH"/>
              <w:rPr>
                <w:ins w:id="1290" w:author="Ericsson - Author" w:date="2023-10-24T10:04:00Z"/>
                <w:rFonts w:eastAsia="Malgun Gothic"/>
              </w:rPr>
            </w:pPr>
            <w:ins w:id="1291"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2A15B8">
            <w:pPr>
              <w:pStyle w:val="TAH"/>
              <w:rPr>
                <w:ins w:id="1292" w:author="Ericsson - Author" w:date="2023-10-24T10:04:00Z"/>
                <w:rFonts w:eastAsia="Malgun Gothic"/>
              </w:rPr>
            </w:pPr>
            <w:ins w:id="1293"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2A15B8">
            <w:pPr>
              <w:pStyle w:val="TAH"/>
              <w:rPr>
                <w:ins w:id="1294" w:author="Ericsson - Author" w:date="2023-10-24T10:04:00Z"/>
                <w:rFonts w:eastAsia="Malgun Gothic"/>
              </w:rPr>
            </w:pPr>
            <w:ins w:id="1295" w:author="Ericsson - Author" w:date="2023-10-24T10:04:00Z">
              <w:r w:rsidRPr="00DC1194">
                <w:rPr>
                  <w:rFonts w:eastAsia="Malgun Gothic"/>
                </w:rPr>
                <w:t>Semantics Description</w:t>
              </w:r>
            </w:ins>
          </w:p>
        </w:tc>
      </w:tr>
      <w:tr w:rsidR="00C64DB8" w:rsidRPr="00CD552C" w14:paraId="26BD4504" w14:textId="77777777" w:rsidTr="002A15B8">
        <w:trPr>
          <w:ins w:id="1296"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2A15B8">
            <w:pPr>
              <w:pStyle w:val="TAL"/>
              <w:rPr>
                <w:ins w:id="1297" w:author="Ericsson - Author" w:date="2023-10-24T10:04:00Z"/>
                <w:rFonts w:eastAsia="Malgun Gothic"/>
              </w:rPr>
            </w:pPr>
            <w:ins w:id="1298"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2A15B8">
            <w:pPr>
              <w:pStyle w:val="TAL"/>
              <w:rPr>
                <w:ins w:id="1299" w:author="Ericsson - Author" w:date="2023-10-24T10:04:00Z"/>
                <w:rFonts w:eastAsia="Malgun Gothic"/>
              </w:rPr>
            </w:pPr>
            <w:ins w:id="1300"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2A15B8">
            <w:pPr>
              <w:pStyle w:val="TAL"/>
              <w:rPr>
                <w:ins w:id="1301"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2A15B8">
            <w:pPr>
              <w:pStyle w:val="TAL"/>
              <w:rPr>
                <w:ins w:id="1302" w:author="Ericsson - Author" w:date="2023-10-24T10:04:00Z"/>
                <w:lang w:eastAsia="zh-CN"/>
              </w:rPr>
            </w:pPr>
            <w:ins w:id="1303"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2A15B8">
            <w:pPr>
              <w:pStyle w:val="TAL"/>
              <w:rPr>
                <w:ins w:id="1304" w:author="Ericsson - Author" w:date="2023-10-24T10:04:00Z"/>
                <w:bCs/>
                <w:lang w:eastAsia="zh-CN"/>
              </w:rPr>
            </w:pPr>
          </w:p>
        </w:tc>
      </w:tr>
      <w:tr w:rsidR="00C64DB8" w:rsidRPr="00CD552C" w14:paraId="67974C17" w14:textId="77777777" w:rsidTr="002A15B8">
        <w:trPr>
          <w:ins w:id="1305"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2A15B8">
            <w:pPr>
              <w:pStyle w:val="TAL"/>
              <w:rPr>
                <w:ins w:id="1306" w:author="Ericsson - Author" w:date="2023-10-24T10:04:00Z"/>
                <w:rFonts w:eastAsia="Malgun Gothic"/>
              </w:rPr>
            </w:pPr>
            <w:ins w:id="1307"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2A15B8">
            <w:pPr>
              <w:pStyle w:val="TAL"/>
              <w:rPr>
                <w:ins w:id="1308" w:author="Ericsson - Author" w:date="2023-10-24T10:04:00Z"/>
                <w:rFonts w:eastAsia="Malgun Gothic"/>
              </w:rPr>
            </w:pPr>
            <w:ins w:id="1309"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2A15B8">
            <w:pPr>
              <w:pStyle w:val="TAL"/>
              <w:rPr>
                <w:ins w:id="1310"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2A15B8">
            <w:pPr>
              <w:pStyle w:val="TAL"/>
              <w:rPr>
                <w:ins w:id="1311" w:author="Ericsson - Author" w:date="2023-10-24T10:04:00Z"/>
                <w:lang w:eastAsia="zh-CN"/>
              </w:rPr>
            </w:pPr>
            <w:ins w:id="1312"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2A15B8">
            <w:pPr>
              <w:pStyle w:val="TAL"/>
              <w:rPr>
                <w:ins w:id="1313" w:author="Ericsson - Author" w:date="2023-10-24T10:04:00Z"/>
                <w:bCs/>
                <w:lang w:eastAsia="zh-CN"/>
              </w:rPr>
            </w:pPr>
          </w:p>
        </w:tc>
      </w:tr>
      <w:tr w:rsidR="00C64DB8" w:rsidRPr="00CD552C" w14:paraId="5478FA5F" w14:textId="77777777" w:rsidTr="002A15B8">
        <w:trPr>
          <w:ins w:id="1314"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2A15B8">
            <w:pPr>
              <w:pStyle w:val="TAL"/>
              <w:rPr>
                <w:ins w:id="1315" w:author="Ericsson - Author" w:date="2023-10-24T10:04:00Z"/>
                <w:lang w:eastAsia="zh-CN"/>
              </w:rPr>
            </w:pPr>
            <w:ins w:id="1316"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2A15B8">
            <w:pPr>
              <w:pStyle w:val="TAL"/>
              <w:rPr>
                <w:ins w:id="1317" w:author="Ericsson - Author" w:date="2023-10-24T10:04:00Z"/>
                <w:lang w:eastAsia="zh-CN"/>
              </w:rPr>
            </w:pPr>
            <w:ins w:id="1318"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2A15B8">
            <w:pPr>
              <w:pStyle w:val="TAL"/>
              <w:rPr>
                <w:ins w:id="1319"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032ACF8E" w:rsidR="00C64DB8" w:rsidRPr="00561AF9" w:rsidRDefault="00355CEF" w:rsidP="002A15B8">
            <w:pPr>
              <w:pStyle w:val="TAL"/>
              <w:rPr>
                <w:ins w:id="1320" w:author="Ericsson - Author" w:date="2023-10-24T10:04:00Z"/>
                <w:highlight w:val="yellow"/>
                <w:lang w:eastAsia="zh-CN"/>
              </w:rPr>
            </w:pPr>
            <w:ins w:id="1321" w:author="CATT" w:date="2023-11-03T14:09:00Z">
              <w:r w:rsidRPr="00355CEF">
                <w:rPr>
                  <w:rFonts w:hint="eastAsia"/>
                  <w:lang w:eastAsia="zh-CN"/>
                </w:rPr>
                <w:t>INTEGER</w:t>
              </w:r>
              <w:r w:rsidRPr="00355CEF">
                <w:rPr>
                  <w:rFonts w:hint="eastAsia"/>
                  <w:lang w:eastAsia="zh-CN"/>
                </w:rPr>
                <w:t>（</w:t>
              </w:r>
              <w:r w:rsidRPr="00355CEF">
                <w:rPr>
                  <w:rFonts w:hint="eastAsia"/>
                  <w:lang w:eastAsia="zh-CN"/>
                </w:rPr>
                <w:t>0..10000</w:t>
              </w:r>
              <w:r w:rsidRPr="00355CEF">
                <w:rPr>
                  <w:rFonts w:hint="eastAsia"/>
                  <w:lang w:eastAsia="zh-CN"/>
                </w:rPr>
                <w:t>）</w:t>
              </w:r>
              <w:r w:rsidRPr="00355CEF">
                <w:rPr>
                  <w:rFonts w:hint="eastAsia"/>
                  <w:lang w:eastAsia="zh-CN"/>
                </w:rPr>
                <w:t xml:space="preserve">  Unit</w:t>
              </w:r>
              <w:r w:rsidRPr="00355CEF">
                <w:rPr>
                  <w:rFonts w:hint="eastAsia"/>
                  <w:lang w:eastAsia="zh-CN"/>
                </w:rPr>
                <w:t>：</w:t>
              </w:r>
              <w:r w:rsidRPr="00355CEF">
                <w:rPr>
                  <w:rFonts w:hint="eastAsia"/>
                  <w:lang w:eastAsia="zh-CN"/>
                </w:rPr>
                <w:t>0.1ms</w:t>
              </w:r>
            </w:ins>
            <w:ins w:id="1322" w:author="Ericsson - Author" w:date="2023-10-24T10:04:00Z">
              <w:del w:id="1323" w:author="CATT" w:date="2023-11-03T14:09:00Z">
                <w:r w:rsidR="00C64DB8" w:rsidRPr="00561AF9" w:rsidDel="00355CEF">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2A15B8">
            <w:pPr>
              <w:pStyle w:val="TAL"/>
              <w:rPr>
                <w:ins w:id="1324" w:author="Ericsson - Author" w:date="2023-10-24T10:04:00Z"/>
                <w:bCs/>
                <w:lang w:eastAsia="zh-CN"/>
              </w:rPr>
            </w:pPr>
          </w:p>
        </w:tc>
      </w:tr>
      <w:tr w:rsidR="00C64DB8" w:rsidRPr="00CD552C" w14:paraId="686AFA0E" w14:textId="77777777" w:rsidTr="002A15B8">
        <w:trPr>
          <w:ins w:id="1325"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2A15B8">
            <w:pPr>
              <w:pStyle w:val="TAL"/>
              <w:rPr>
                <w:ins w:id="1326" w:author="Ericsson - Author" w:date="2023-10-24T10:04:00Z"/>
                <w:lang w:eastAsia="zh-CN"/>
              </w:rPr>
            </w:pPr>
            <w:ins w:id="1327"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2A15B8">
            <w:pPr>
              <w:pStyle w:val="TAL"/>
              <w:rPr>
                <w:ins w:id="1328" w:author="Ericsson - Author" w:date="2023-10-24T10:04:00Z"/>
                <w:lang w:eastAsia="zh-CN"/>
              </w:rPr>
            </w:pPr>
            <w:ins w:id="1329"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2A15B8">
            <w:pPr>
              <w:pStyle w:val="TAL"/>
              <w:rPr>
                <w:ins w:id="1330"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51A085FA" w:rsidR="00C64DB8" w:rsidRPr="00561AF9" w:rsidRDefault="000020DC" w:rsidP="002A15B8">
            <w:pPr>
              <w:pStyle w:val="TAL"/>
              <w:rPr>
                <w:ins w:id="1331" w:author="Ericsson - Author" w:date="2023-10-24T10:04:00Z"/>
                <w:highlight w:val="yellow"/>
                <w:lang w:eastAsia="zh-CN"/>
              </w:rPr>
            </w:pPr>
            <w:ins w:id="1332" w:author="Ericsson - Author" w:date="2023-10-24T10:04:00Z">
              <w:r>
                <w:rPr>
                  <w:highlight w:val="yellow"/>
                  <w:lang w:eastAsia="zh-CN"/>
                </w:rPr>
                <w:t>9</w:t>
              </w:r>
              <w:r w:rsidR="00617034">
                <w:rPr>
                  <w:highlight w:val="yellow"/>
                  <w:lang w:eastAsia="zh-CN"/>
                </w:rPr>
                <w:t>.2.3.11</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2A15B8">
            <w:pPr>
              <w:pStyle w:val="TAL"/>
              <w:rPr>
                <w:ins w:id="1333" w:author="Ericsson - Author" w:date="2023-10-24T10:04:00Z"/>
                <w:bCs/>
                <w:lang w:eastAsia="zh-CN"/>
              </w:rPr>
            </w:pPr>
          </w:p>
        </w:tc>
      </w:tr>
    </w:tbl>
    <w:p w14:paraId="6B07C8F8" w14:textId="665722C0" w:rsidR="00C64DB8" w:rsidRDefault="00C64DB8" w:rsidP="00E90A22">
      <w:pPr>
        <w:rPr>
          <w:ins w:id="1334" w:author="Ericsson - Author" w:date="2023-10-24T10:04:00Z"/>
        </w:rPr>
      </w:pPr>
    </w:p>
    <w:p w14:paraId="090AAC8B" w14:textId="77777777" w:rsidR="009209C8" w:rsidRPr="00FD0425" w:rsidRDefault="009209C8" w:rsidP="009209C8">
      <w:pPr>
        <w:pStyle w:val="4"/>
        <w:rPr>
          <w:ins w:id="1335" w:author="Ericsson - Author" w:date="2023-10-24T10:04:00Z"/>
        </w:rPr>
      </w:pPr>
      <w:bookmarkStart w:id="1336" w:name="_Toc20955373"/>
      <w:bookmarkStart w:id="1337" w:name="_Toc29991576"/>
      <w:bookmarkStart w:id="1338" w:name="_Toc36555977"/>
      <w:bookmarkStart w:id="1339" w:name="_Toc44497722"/>
      <w:bookmarkStart w:id="1340" w:name="_Toc45108109"/>
      <w:bookmarkStart w:id="1341" w:name="_Toc45901729"/>
      <w:bookmarkStart w:id="1342" w:name="_Toc51850810"/>
      <w:bookmarkStart w:id="1343" w:name="_Toc56693814"/>
      <w:bookmarkStart w:id="1344" w:name="_Toc64447358"/>
      <w:bookmarkStart w:id="1345" w:name="_Toc66286852"/>
      <w:bookmarkStart w:id="1346" w:name="_Toc74151547"/>
      <w:bookmarkStart w:id="1347" w:name="_Toc88654020"/>
      <w:bookmarkStart w:id="1348" w:name="_Toc97904376"/>
      <w:bookmarkStart w:id="1349" w:name="_Toc98868490"/>
      <w:bookmarkStart w:id="1350" w:name="_Toc105174775"/>
      <w:bookmarkStart w:id="1351" w:name="_Toc106109612"/>
      <w:ins w:id="1352" w:author="Ericsson - Author" w:date="2023-10-24T10:04:00Z">
        <w:r w:rsidRPr="00FD0425">
          <w:t>9.2.3.</w:t>
        </w:r>
        <w:r>
          <w:t>x</w:t>
        </w:r>
        <w:r w:rsidRPr="00FD0425">
          <w:tab/>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r>
          <w:t>Cell Based UE Trajectory Prediction</w:t>
        </w:r>
      </w:ins>
    </w:p>
    <w:p w14:paraId="3EC17963" w14:textId="77777777" w:rsidR="009209C8" w:rsidRPr="00FD0425" w:rsidRDefault="009209C8" w:rsidP="009209C8">
      <w:pPr>
        <w:rPr>
          <w:ins w:id="1353" w:author="Ericsson - Author" w:date="2023-10-24T10:04:00Z"/>
        </w:rPr>
      </w:pPr>
      <w:ins w:id="1354" w:author="Ericsson - Author" w:date="2023-10-24T10:0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2A15B8">
        <w:trPr>
          <w:ins w:id="1355" w:author="Ericsson - Author" w:date="2023-10-24T10:04:00Z"/>
        </w:trPr>
        <w:tc>
          <w:tcPr>
            <w:tcW w:w="2518" w:type="dxa"/>
          </w:tcPr>
          <w:p w14:paraId="1F5AAC99" w14:textId="77777777" w:rsidR="009209C8" w:rsidRPr="00FD0425" w:rsidRDefault="009209C8" w:rsidP="002A15B8">
            <w:pPr>
              <w:pStyle w:val="TAH"/>
              <w:rPr>
                <w:ins w:id="1356" w:author="Ericsson - Author" w:date="2023-10-24T10:04:00Z"/>
                <w:rFonts w:cs="Arial"/>
                <w:lang w:eastAsia="ja-JP"/>
              </w:rPr>
            </w:pPr>
            <w:ins w:id="1357" w:author="Ericsson - Author" w:date="2023-10-24T10:04:00Z">
              <w:r w:rsidRPr="00FD0425">
                <w:rPr>
                  <w:rFonts w:cs="Arial"/>
                  <w:szCs w:val="18"/>
                  <w:lang w:eastAsia="ja-JP"/>
                </w:rPr>
                <w:t>IE/Group Name</w:t>
              </w:r>
            </w:ins>
          </w:p>
        </w:tc>
        <w:tc>
          <w:tcPr>
            <w:tcW w:w="1134" w:type="dxa"/>
          </w:tcPr>
          <w:p w14:paraId="749C370E" w14:textId="77777777" w:rsidR="009209C8" w:rsidRPr="00FD0425" w:rsidRDefault="009209C8" w:rsidP="002A15B8">
            <w:pPr>
              <w:pStyle w:val="TAH"/>
              <w:rPr>
                <w:ins w:id="1358" w:author="Ericsson - Author" w:date="2023-10-24T10:04:00Z"/>
                <w:rFonts w:cs="Arial"/>
                <w:lang w:eastAsia="ja-JP"/>
              </w:rPr>
            </w:pPr>
            <w:ins w:id="1359" w:author="Ericsson - Author" w:date="2023-10-24T10:04:00Z">
              <w:r w:rsidRPr="00FD0425">
                <w:rPr>
                  <w:rFonts w:cs="Arial"/>
                  <w:szCs w:val="18"/>
                  <w:lang w:eastAsia="ja-JP"/>
                </w:rPr>
                <w:t>Presence</w:t>
              </w:r>
            </w:ins>
          </w:p>
        </w:tc>
        <w:tc>
          <w:tcPr>
            <w:tcW w:w="1843" w:type="dxa"/>
          </w:tcPr>
          <w:p w14:paraId="27F90D3F" w14:textId="77777777" w:rsidR="009209C8" w:rsidRPr="00FD0425" w:rsidRDefault="009209C8" w:rsidP="002A15B8">
            <w:pPr>
              <w:pStyle w:val="TAH"/>
              <w:rPr>
                <w:ins w:id="1360" w:author="Ericsson - Author" w:date="2023-10-24T10:04:00Z"/>
                <w:rFonts w:cs="Arial"/>
                <w:lang w:eastAsia="ja-JP"/>
              </w:rPr>
            </w:pPr>
            <w:ins w:id="1361" w:author="Ericsson - Author" w:date="2023-10-24T10:04:00Z">
              <w:r w:rsidRPr="00FD0425">
                <w:rPr>
                  <w:rFonts w:cs="Arial"/>
                  <w:szCs w:val="18"/>
                  <w:lang w:eastAsia="ja-JP"/>
                </w:rPr>
                <w:t>Range</w:t>
              </w:r>
            </w:ins>
          </w:p>
        </w:tc>
        <w:tc>
          <w:tcPr>
            <w:tcW w:w="1417" w:type="dxa"/>
          </w:tcPr>
          <w:p w14:paraId="187DF8CA" w14:textId="77777777" w:rsidR="009209C8" w:rsidRPr="00FD0425" w:rsidRDefault="009209C8" w:rsidP="002A15B8">
            <w:pPr>
              <w:pStyle w:val="TAH"/>
              <w:rPr>
                <w:ins w:id="1362" w:author="Ericsson - Author" w:date="2023-10-24T10:04:00Z"/>
                <w:rFonts w:cs="Arial"/>
                <w:lang w:eastAsia="ja-JP"/>
              </w:rPr>
            </w:pPr>
            <w:ins w:id="1363" w:author="Ericsson - Author" w:date="2023-10-24T10:04:00Z">
              <w:r w:rsidRPr="00FD0425">
                <w:rPr>
                  <w:rFonts w:cs="Arial"/>
                  <w:szCs w:val="18"/>
                  <w:lang w:eastAsia="ja-JP"/>
                </w:rPr>
                <w:t>IE Type and Reference</w:t>
              </w:r>
            </w:ins>
          </w:p>
        </w:tc>
        <w:tc>
          <w:tcPr>
            <w:tcW w:w="2444" w:type="dxa"/>
          </w:tcPr>
          <w:p w14:paraId="33BE1B20" w14:textId="77777777" w:rsidR="009209C8" w:rsidRPr="00FD0425" w:rsidRDefault="009209C8" w:rsidP="002A15B8">
            <w:pPr>
              <w:pStyle w:val="TAH"/>
              <w:rPr>
                <w:ins w:id="1364" w:author="Ericsson - Author" w:date="2023-10-24T10:04:00Z"/>
                <w:rFonts w:cs="Arial"/>
                <w:lang w:eastAsia="ja-JP"/>
              </w:rPr>
            </w:pPr>
            <w:ins w:id="1365" w:author="Ericsson - Author" w:date="2023-10-24T10:04:00Z">
              <w:r w:rsidRPr="00FD0425">
                <w:rPr>
                  <w:rFonts w:cs="Arial"/>
                  <w:szCs w:val="18"/>
                  <w:lang w:eastAsia="ja-JP"/>
                </w:rPr>
                <w:t>Semantics Description</w:t>
              </w:r>
            </w:ins>
          </w:p>
        </w:tc>
      </w:tr>
      <w:tr w:rsidR="00236DA1" w:rsidRPr="00FD0425" w14:paraId="7A38ADB4" w14:textId="77777777" w:rsidTr="002A15B8">
        <w:trPr>
          <w:ins w:id="1366" w:author="Ericsson - Author" w:date="2023-10-24T10:04:00Z"/>
        </w:trPr>
        <w:tc>
          <w:tcPr>
            <w:tcW w:w="2518" w:type="dxa"/>
          </w:tcPr>
          <w:p w14:paraId="2D9C48E5" w14:textId="752E00E3" w:rsidR="00236DA1" w:rsidRDefault="00236DA1" w:rsidP="00236DA1">
            <w:pPr>
              <w:pStyle w:val="TAL"/>
              <w:rPr>
                <w:ins w:id="1367" w:author="Ericsson - Author" w:date="2023-10-24T10:04:00Z"/>
                <w:b/>
                <w:bCs/>
                <w:lang w:eastAsia="ja-JP"/>
              </w:rPr>
            </w:pPr>
            <w:ins w:id="1368" w:author="Ericsson - Author" w:date="2023-10-24T10:04:00Z">
              <w:r>
                <w:rPr>
                  <w:b/>
                  <w:bCs/>
                  <w:lang w:eastAsia="zh-CN"/>
                </w:rPr>
                <w:t>Predicted UE Trajectory List</w:t>
              </w:r>
            </w:ins>
          </w:p>
        </w:tc>
        <w:tc>
          <w:tcPr>
            <w:tcW w:w="1134" w:type="dxa"/>
          </w:tcPr>
          <w:p w14:paraId="5FA55354" w14:textId="77777777" w:rsidR="00236DA1" w:rsidRPr="00FD0425" w:rsidRDefault="00236DA1" w:rsidP="00236DA1">
            <w:pPr>
              <w:pStyle w:val="TAL"/>
              <w:rPr>
                <w:ins w:id="1369" w:author="Ericsson - Author" w:date="2023-10-24T10:04:00Z"/>
                <w:rFonts w:eastAsia="Symbol" w:cs="Arial"/>
                <w:lang w:eastAsia="zh-TW"/>
              </w:rPr>
            </w:pPr>
          </w:p>
        </w:tc>
        <w:tc>
          <w:tcPr>
            <w:tcW w:w="1843" w:type="dxa"/>
          </w:tcPr>
          <w:p w14:paraId="647AAB0F" w14:textId="00E4EDAB" w:rsidR="00236DA1" w:rsidRPr="00FD0425" w:rsidRDefault="00236DA1" w:rsidP="00236DA1">
            <w:pPr>
              <w:pStyle w:val="TAL"/>
              <w:rPr>
                <w:ins w:id="1370" w:author="Ericsson - Author" w:date="2023-10-24T10:04:00Z"/>
                <w:i/>
                <w:lang w:eastAsia="ja-JP"/>
              </w:rPr>
            </w:pPr>
            <w:ins w:id="1371" w:author="Ericsson - Author" w:date="2023-10-24T10:04:00Z">
              <w:r>
                <w:rPr>
                  <w:rFonts w:hint="eastAsia"/>
                  <w:i/>
                  <w:lang w:eastAsia="zh-CN"/>
                </w:rPr>
                <w:t>1</w:t>
              </w:r>
            </w:ins>
          </w:p>
        </w:tc>
        <w:tc>
          <w:tcPr>
            <w:tcW w:w="1417" w:type="dxa"/>
          </w:tcPr>
          <w:p w14:paraId="51014DB8" w14:textId="77777777" w:rsidR="00236DA1" w:rsidRPr="00FD0425" w:rsidRDefault="00236DA1" w:rsidP="00236DA1">
            <w:pPr>
              <w:pStyle w:val="TAL"/>
              <w:rPr>
                <w:ins w:id="1372" w:author="Ericsson - Author" w:date="2023-10-24T10:04:00Z"/>
                <w:rFonts w:cs="Arial"/>
                <w:lang w:eastAsia="ja-JP"/>
              </w:rPr>
            </w:pPr>
          </w:p>
        </w:tc>
        <w:tc>
          <w:tcPr>
            <w:tcW w:w="2444" w:type="dxa"/>
          </w:tcPr>
          <w:p w14:paraId="3A0F5B91" w14:textId="697E6D7E" w:rsidR="00236DA1" w:rsidRDefault="00236DA1" w:rsidP="00236DA1">
            <w:pPr>
              <w:pStyle w:val="TAL"/>
              <w:rPr>
                <w:ins w:id="1373" w:author="Ericsson - Author" w:date="2023-10-24T10:04:00Z"/>
                <w:lang w:eastAsia="ja-JP"/>
              </w:rPr>
            </w:pPr>
            <w:ins w:id="1374" w:author="Ericsson - Author" w:date="2023-10-24T10:04:00Z">
              <w:r>
                <w:rPr>
                  <w:lang w:val="en-US" w:eastAsia="ja-JP"/>
                </w:rPr>
                <w:t>List of cells where the UE is predicted to connect, in chronological order. The first predicted cell added to the top of this list, is the cell where the UE will move to after the serving cell.</w:t>
              </w:r>
            </w:ins>
          </w:p>
        </w:tc>
      </w:tr>
      <w:tr w:rsidR="009209C8" w:rsidRPr="00FD0425" w14:paraId="151EFDEC" w14:textId="77777777" w:rsidTr="002A15B8">
        <w:trPr>
          <w:ins w:id="1375" w:author="Ericsson - Author" w:date="2023-10-24T10:04:00Z"/>
        </w:trPr>
        <w:tc>
          <w:tcPr>
            <w:tcW w:w="2518" w:type="dxa"/>
          </w:tcPr>
          <w:p w14:paraId="2C54E0A1" w14:textId="19E0C291" w:rsidR="009209C8" w:rsidRPr="00FD0425" w:rsidRDefault="00236DA1" w:rsidP="001D6495">
            <w:pPr>
              <w:pStyle w:val="TAL"/>
              <w:ind w:left="113"/>
              <w:rPr>
                <w:ins w:id="1376" w:author="Ericsson - Author" w:date="2023-10-24T10:04:00Z"/>
                <w:rFonts w:cs="Arial"/>
                <w:lang w:eastAsia="zh-CN"/>
              </w:rPr>
            </w:pPr>
            <w:ins w:id="1377" w:author="Ericsson - Author" w:date="2023-10-24T10:04:00Z">
              <w:r>
                <w:rPr>
                  <w:b/>
                  <w:bCs/>
                  <w:lang w:eastAsia="ja-JP"/>
                </w:rPr>
                <w:t>&gt;</w:t>
              </w:r>
              <w:r w:rsidR="009209C8">
                <w:rPr>
                  <w:b/>
                  <w:bCs/>
                  <w:lang w:eastAsia="ja-JP"/>
                </w:rPr>
                <w:t xml:space="preserve">Predicted </w:t>
              </w:r>
              <w:r>
                <w:rPr>
                  <w:b/>
                  <w:bCs/>
                  <w:lang w:eastAsia="ja-JP"/>
                </w:rPr>
                <w:t xml:space="preserve">UE </w:t>
              </w:r>
              <w:r w:rsidR="009209C8">
                <w:rPr>
                  <w:b/>
                  <w:bCs/>
                  <w:lang w:eastAsia="ja-JP"/>
                </w:rPr>
                <w:t>Trajectory</w:t>
              </w:r>
              <w:r w:rsidR="009209C8" w:rsidRPr="00FD0425">
                <w:rPr>
                  <w:b/>
                  <w:bCs/>
                  <w:lang w:eastAsia="ja-JP"/>
                </w:rPr>
                <w:t xml:space="preserve"> </w:t>
              </w:r>
              <w:r>
                <w:rPr>
                  <w:b/>
                  <w:bCs/>
                  <w:lang w:eastAsia="ja-JP"/>
                </w:rPr>
                <w:t>Item</w:t>
              </w:r>
            </w:ins>
          </w:p>
        </w:tc>
        <w:tc>
          <w:tcPr>
            <w:tcW w:w="1134" w:type="dxa"/>
          </w:tcPr>
          <w:p w14:paraId="4F3A5BAD" w14:textId="77777777" w:rsidR="009209C8" w:rsidRPr="00FD0425" w:rsidRDefault="009209C8" w:rsidP="002A15B8">
            <w:pPr>
              <w:pStyle w:val="TAL"/>
              <w:rPr>
                <w:ins w:id="1378" w:author="Ericsson - Author" w:date="2023-10-24T10:04:00Z"/>
                <w:rFonts w:eastAsia="Symbol" w:cs="Arial"/>
                <w:lang w:eastAsia="zh-TW"/>
              </w:rPr>
            </w:pPr>
          </w:p>
        </w:tc>
        <w:tc>
          <w:tcPr>
            <w:tcW w:w="1843" w:type="dxa"/>
          </w:tcPr>
          <w:p w14:paraId="0CDBD7DD" w14:textId="77777777" w:rsidR="009209C8" w:rsidRPr="00FD0425" w:rsidRDefault="009209C8" w:rsidP="002A15B8">
            <w:pPr>
              <w:pStyle w:val="TAL"/>
              <w:rPr>
                <w:ins w:id="1379" w:author="Ericsson - Author" w:date="2023-10-24T10:04:00Z"/>
                <w:rFonts w:cs="Arial"/>
                <w:lang w:eastAsia="ja-JP"/>
              </w:rPr>
            </w:pPr>
            <w:ins w:id="1380" w:author="Ericsson - Author" w:date="2023-10-24T10:0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2A15B8">
            <w:pPr>
              <w:pStyle w:val="TAL"/>
              <w:rPr>
                <w:ins w:id="1381" w:author="Ericsson - Author" w:date="2023-10-24T10:04:00Z"/>
                <w:rFonts w:cs="Arial"/>
                <w:lang w:eastAsia="ja-JP"/>
              </w:rPr>
            </w:pPr>
          </w:p>
        </w:tc>
        <w:tc>
          <w:tcPr>
            <w:tcW w:w="2444" w:type="dxa"/>
          </w:tcPr>
          <w:p w14:paraId="177C42E5" w14:textId="130AE14A" w:rsidR="009209C8" w:rsidRPr="00FD0425" w:rsidRDefault="009209C8" w:rsidP="002A15B8">
            <w:pPr>
              <w:pStyle w:val="TAL"/>
              <w:rPr>
                <w:ins w:id="1382" w:author="Ericsson - Author" w:date="2023-10-24T10:04:00Z"/>
                <w:rFonts w:cs="Arial"/>
                <w:lang w:eastAsia="zh-CN"/>
              </w:rPr>
            </w:pPr>
          </w:p>
        </w:tc>
      </w:tr>
      <w:tr w:rsidR="009209C8" w:rsidRPr="00FD0425" w14:paraId="2ECC5567" w14:textId="77777777" w:rsidTr="002A15B8">
        <w:trPr>
          <w:ins w:id="1383" w:author="Ericsson - Author" w:date="2023-10-24T10:04:00Z"/>
        </w:trPr>
        <w:tc>
          <w:tcPr>
            <w:tcW w:w="2518" w:type="dxa"/>
          </w:tcPr>
          <w:p w14:paraId="60FFF916" w14:textId="1A5F2F3F" w:rsidR="009209C8" w:rsidRPr="00FD0425" w:rsidRDefault="00313451" w:rsidP="001D6495">
            <w:pPr>
              <w:pStyle w:val="TAL"/>
              <w:ind w:left="227"/>
              <w:rPr>
                <w:ins w:id="1384" w:author="Ericsson - Author" w:date="2023-10-24T10:04:00Z"/>
                <w:rFonts w:cs="Geneva"/>
                <w:szCs w:val="18"/>
                <w:lang w:eastAsia="zh-CN"/>
              </w:rPr>
            </w:pPr>
            <w:ins w:id="1385" w:author="Ericsson - Author" w:date="2023-10-24T10:04:00Z">
              <w:r>
                <w:rPr>
                  <w:rFonts w:cs="Arial"/>
                  <w:lang w:eastAsia="ja-JP"/>
                </w:rPr>
                <w:t>&gt;</w:t>
              </w:r>
              <w:r w:rsidR="009209C8" w:rsidRPr="00FD0425">
                <w:rPr>
                  <w:rFonts w:cs="Arial"/>
                  <w:lang w:eastAsia="ja-JP"/>
                </w:rPr>
                <w:t>&gt;</w:t>
              </w:r>
              <w:r w:rsidR="009209C8">
                <w:rPr>
                  <w:rFonts w:cs="Arial"/>
                  <w:lang w:eastAsia="ja-JP"/>
                </w:rPr>
                <w:t>Predicted</w:t>
              </w:r>
              <w:r w:rsidR="009209C8" w:rsidRPr="00FD0425">
                <w:rPr>
                  <w:rFonts w:cs="Arial"/>
                  <w:lang w:eastAsia="ja-JP"/>
                </w:rPr>
                <w:t xml:space="preserve"> </w:t>
              </w:r>
              <w:r w:rsidR="009209C8">
                <w:rPr>
                  <w:rFonts w:cs="Arial"/>
                  <w:lang w:eastAsia="ja-JP"/>
                </w:rPr>
                <w:t xml:space="preserve">Trajectory </w:t>
              </w:r>
              <w:r w:rsidR="009209C8" w:rsidRPr="00FD0425">
                <w:rPr>
                  <w:rFonts w:cs="Arial"/>
                  <w:lang w:eastAsia="ja-JP"/>
                </w:rPr>
                <w:t>Cell Information</w:t>
              </w:r>
            </w:ins>
          </w:p>
        </w:tc>
        <w:tc>
          <w:tcPr>
            <w:tcW w:w="1134" w:type="dxa"/>
          </w:tcPr>
          <w:p w14:paraId="57039D3A" w14:textId="77777777" w:rsidR="009209C8" w:rsidRPr="00FD0425" w:rsidRDefault="009209C8" w:rsidP="002A15B8">
            <w:pPr>
              <w:pStyle w:val="TAL"/>
              <w:rPr>
                <w:ins w:id="1386" w:author="Ericsson - Author" w:date="2023-10-24T10:04:00Z"/>
                <w:rFonts w:cs="Arial"/>
                <w:lang w:eastAsia="ja-JP"/>
              </w:rPr>
            </w:pPr>
            <w:ins w:id="1387" w:author="Ericsson - Author" w:date="2023-10-24T10:04:00Z">
              <w:r w:rsidRPr="00FD0425">
                <w:rPr>
                  <w:lang w:eastAsia="ja-JP"/>
                </w:rPr>
                <w:t>M</w:t>
              </w:r>
            </w:ins>
          </w:p>
        </w:tc>
        <w:tc>
          <w:tcPr>
            <w:tcW w:w="1843" w:type="dxa"/>
          </w:tcPr>
          <w:p w14:paraId="40B3AAEA" w14:textId="77777777" w:rsidR="009209C8" w:rsidRPr="00FD0425" w:rsidRDefault="009209C8" w:rsidP="002A15B8">
            <w:pPr>
              <w:pStyle w:val="TAL"/>
              <w:rPr>
                <w:ins w:id="1388" w:author="Ericsson - Author" w:date="2023-10-24T10:04:00Z"/>
                <w:rFonts w:cs="Arial"/>
                <w:lang w:eastAsia="ja-JP"/>
              </w:rPr>
            </w:pPr>
          </w:p>
        </w:tc>
        <w:tc>
          <w:tcPr>
            <w:tcW w:w="1417" w:type="dxa"/>
          </w:tcPr>
          <w:p w14:paraId="47B09B9D" w14:textId="7FF3CB15" w:rsidR="009209C8" w:rsidRPr="00FD0425" w:rsidRDefault="009209C8" w:rsidP="002A15B8">
            <w:pPr>
              <w:pStyle w:val="TAL"/>
              <w:rPr>
                <w:ins w:id="1389" w:author="Ericsson - Author" w:date="2023-10-24T10:04:00Z"/>
                <w:rFonts w:cs="Arial"/>
                <w:lang w:eastAsia="ja-JP"/>
              </w:rPr>
            </w:pPr>
            <w:ins w:id="1390" w:author="Ericsson - Author" w:date="2023-10-24T10:04:00Z">
              <w:r w:rsidRPr="00FD0425">
                <w:rPr>
                  <w:lang w:eastAsia="ja-JP"/>
                </w:rPr>
                <w:t>9.2.3.</w:t>
              </w:r>
              <w:r>
                <w:rPr>
                  <w:lang w:eastAsia="ja-JP"/>
                </w:rPr>
                <w:t>Z</w:t>
              </w:r>
            </w:ins>
          </w:p>
        </w:tc>
        <w:tc>
          <w:tcPr>
            <w:tcW w:w="2444" w:type="dxa"/>
          </w:tcPr>
          <w:p w14:paraId="5D4EB03F" w14:textId="77777777" w:rsidR="009209C8" w:rsidRPr="00FD0425" w:rsidRDefault="009209C8" w:rsidP="002A15B8">
            <w:pPr>
              <w:pStyle w:val="TAL"/>
              <w:rPr>
                <w:ins w:id="1391" w:author="Ericsson - Author" w:date="2023-10-24T10:04:00Z"/>
                <w:rFonts w:cs="Arial"/>
                <w:lang w:eastAsia="zh-CN"/>
              </w:rPr>
            </w:pPr>
          </w:p>
        </w:tc>
      </w:tr>
    </w:tbl>
    <w:p w14:paraId="6FF51533" w14:textId="77777777" w:rsidR="009209C8" w:rsidRPr="00FD0425" w:rsidRDefault="009209C8" w:rsidP="009209C8">
      <w:pPr>
        <w:rPr>
          <w:ins w:id="1392"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2A15B8">
        <w:trPr>
          <w:ins w:id="1393" w:author="Ericsson - Author" w:date="2023-10-24T10:04:00Z"/>
        </w:trPr>
        <w:tc>
          <w:tcPr>
            <w:tcW w:w="3528" w:type="dxa"/>
          </w:tcPr>
          <w:p w14:paraId="283B3BFE" w14:textId="77777777" w:rsidR="009209C8" w:rsidRPr="00FD0425" w:rsidRDefault="009209C8" w:rsidP="002A15B8">
            <w:pPr>
              <w:pStyle w:val="TAH"/>
              <w:rPr>
                <w:ins w:id="1394" w:author="Ericsson - Author" w:date="2023-10-24T10:04:00Z"/>
                <w:rFonts w:cs="Arial"/>
                <w:lang w:eastAsia="ja-JP"/>
              </w:rPr>
            </w:pPr>
            <w:ins w:id="1395" w:author="Ericsson - Author" w:date="2023-10-24T10:04:00Z">
              <w:r w:rsidRPr="00FD0425">
                <w:rPr>
                  <w:rFonts w:cs="Arial"/>
                  <w:lang w:eastAsia="ja-JP"/>
                </w:rPr>
                <w:t>Range bound</w:t>
              </w:r>
            </w:ins>
          </w:p>
        </w:tc>
        <w:tc>
          <w:tcPr>
            <w:tcW w:w="6192" w:type="dxa"/>
          </w:tcPr>
          <w:p w14:paraId="0379397F" w14:textId="77777777" w:rsidR="009209C8" w:rsidRPr="00FD0425" w:rsidRDefault="009209C8" w:rsidP="002A15B8">
            <w:pPr>
              <w:pStyle w:val="TAH"/>
              <w:rPr>
                <w:ins w:id="1396" w:author="Ericsson - Author" w:date="2023-10-24T10:04:00Z"/>
                <w:rFonts w:cs="Arial"/>
                <w:lang w:eastAsia="ja-JP"/>
              </w:rPr>
            </w:pPr>
            <w:ins w:id="1397" w:author="Ericsson - Author" w:date="2023-10-24T10:04:00Z">
              <w:r w:rsidRPr="00FD0425">
                <w:rPr>
                  <w:rFonts w:cs="Arial"/>
                  <w:lang w:eastAsia="ja-JP"/>
                </w:rPr>
                <w:t>Explanation</w:t>
              </w:r>
            </w:ins>
          </w:p>
        </w:tc>
      </w:tr>
      <w:tr w:rsidR="009209C8" w:rsidRPr="00FD0425" w14:paraId="463DB4CF" w14:textId="77777777" w:rsidTr="002A15B8">
        <w:trPr>
          <w:ins w:id="1398" w:author="Ericsson - Author" w:date="2023-10-24T10:04:00Z"/>
        </w:trPr>
        <w:tc>
          <w:tcPr>
            <w:tcW w:w="3528" w:type="dxa"/>
          </w:tcPr>
          <w:p w14:paraId="6C765FC8" w14:textId="77777777" w:rsidR="009209C8" w:rsidRPr="00FD0425" w:rsidRDefault="009209C8" w:rsidP="002A15B8">
            <w:pPr>
              <w:pStyle w:val="TAL"/>
              <w:rPr>
                <w:ins w:id="1399" w:author="Ericsson - Author" w:date="2023-10-24T10:04:00Z"/>
                <w:lang w:eastAsia="ja-JP"/>
              </w:rPr>
            </w:pPr>
            <w:proofErr w:type="spellStart"/>
            <w:ins w:id="1400" w:author="Ericsson - Author" w:date="2023-10-24T10:04:00Z">
              <w:r w:rsidRPr="00FD0425">
                <w:rPr>
                  <w:lang w:eastAsia="ja-JP"/>
                </w:rPr>
                <w:t>maxnoofCells</w:t>
              </w:r>
              <w:r>
                <w:rPr>
                  <w:lang w:eastAsia="ja-JP"/>
                </w:rPr>
                <w:t>TrajectoryPredict</w:t>
              </w:r>
              <w:proofErr w:type="spellEnd"/>
            </w:ins>
          </w:p>
        </w:tc>
        <w:tc>
          <w:tcPr>
            <w:tcW w:w="6192" w:type="dxa"/>
          </w:tcPr>
          <w:p w14:paraId="14456B9A" w14:textId="23719080" w:rsidR="009209C8" w:rsidRPr="00FD0425" w:rsidRDefault="009209C8" w:rsidP="002A15B8">
            <w:pPr>
              <w:pStyle w:val="TAL"/>
              <w:rPr>
                <w:ins w:id="1401" w:author="Ericsson - Author" w:date="2023-10-24T10:04:00Z"/>
                <w:lang w:eastAsia="ja-JP"/>
              </w:rPr>
            </w:pPr>
            <w:ins w:id="1402" w:author="Ericsson - Author" w:date="2023-10-24T10:04:00Z">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sidR="005062A2">
                <w:rPr>
                  <w:lang w:eastAsia="ja-JP"/>
                </w:rPr>
                <w:t>16</w:t>
              </w:r>
              <w:r w:rsidRPr="001D6495">
                <w:rPr>
                  <w:lang w:eastAsia="ja-JP"/>
                </w:rPr>
                <w:t>.</w:t>
              </w:r>
            </w:ins>
          </w:p>
        </w:tc>
      </w:tr>
    </w:tbl>
    <w:p w14:paraId="484E3613" w14:textId="77777777" w:rsidR="009209C8" w:rsidRPr="00FD0425" w:rsidRDefault="009209C8" w:rsidP="009209C8">
      <w:pPr>
        <w:rPr>
          <w:ins w:id="1403" w:author="Ericsson - Author" w:date="2023-10-24T10:04:00Z"/>
          <w:lang w:eastAsia="zh-CN"/>
        </w:rPr>
      </w:pPr>
    </w:p>
    <w:p w14:paraId="7B7D5EAD" w14:textId="485095E0" w:rsidR="009209C8" w:rsidRPr="00FD0425" w:rsidRDefault="009209C8" w:rsidP="009209C8">
      <w:pPr>
        <w:pStyle w:val="4"/>
        <w:rPr>
          <w:ins w:id="1404" w:author="Ericsson - Author" w:date="2023-10-24T10:04:00Z"/>
        </w:rPr>
      </w:pPr>
      <w:bookmarkStart w:id="1405" w:name="_Toc20955374"/>
      <w:bookmarkStart w:id="1406" w:name="_Toc29991577"/>
      <w:bookmarkStart w:id="1407" w:name="_Toc36555978"/>
      <w:bookmarkStart w:id="1408" w:name="_Toc44497723"/>
      <w:bookmarkStart w:id="1409" w:name="_Toc45108110"/>
      <w:bookmarkStart w:id="1410" w:name="_Toc45901730"/>
      <w:bookmarkStart w:id="1411" w:name="_Toc51850811"/>
      <w:bookmarkStart w:id="1412" w:name="_Toc56693815"/>
      <w:bookmarkStart w:id="1413" w:name="_Toc64447359"/>
      <w:bookmarkStart w:id="1414" w:name="_Toc66286853"/>
      <w:bookmarkStart w:id="1415" w:name="_Toc74151548"/>
      <w:bookmarkStart w:id="1416" w:name="_Toc88654021"/>
      <w:bookmarkStart w:id="1417" w:name="_Toc97904377"/>
      <w:bookmarkStart w:id="1418" w:name="_Toc98868491"/>
      <w:bookmarkStart w:id="1419" w:name="_Toc105174776"/>
      <w:bookmarkStart w:id="1420" w:name="_Toc106109613"/>
      <w:ins w:id="1421" w:author="Ericsson - Author" w:date="2023-10-24T10:04:00Z">
        <w:r w:rsidRPr="00FD0425">
          <w:t>9.2.3</w:t>
        </w:r>
        <w:proofErr w:type="gramStart"/>
        <w:r w:rsidRPr="00FD0425">
          <w:t>.</w:t>
        </w:r>
        <w:r>
          <w:t>Z</w:t>
        </w:r>
        <w:proofErr w:type="gramEnd"/>
        <w:r w:rsidRPr="00FD0425">
          <w:tab/>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r w:rsidRPr="005339D5">
          <w:t>Predicted Trajectory Cell Information</w:t>
        </w:r>
      </w:ins>
    </w:p>
    <w:p w14:paraId="13A602A5" w14:textId="0C3D05B7" w:rsidR="009209C8" w:rsidRPr="00FD0425" w:rsidRDefault="009209C8" w:rsidP="009209C8">
      <w:pPr>
        <w:rPr>
          <w:ins w:id="1422" w:author="Ericsson - Author" w:date="2023-10-24T10:04:00Z"/>
        </w:rPr>
      </w:pPr>
      <w:ins w:id="1423" w:author="Ericsson - Author" w:date="2023-10-24T10:04:00Z">
        <w:r w:rsidRPr="00FD0425">
          <w:t xml:space="preserve">The </w:t>
        </w:r>
        <w:r w:rsidRPr="001D6495">
          <w:rPr>
            <w:i/>
            <w:iCs/>
          </w:rPr>
          <w:t>Predicted Trajectory Cell Information</w:t>
        </w:r>
        <w:r w:rsidRPr="005339D5">
          <w:t xml:space="preserve"> </w:t>
        </w:r>
        <w:r w:rsidR="00130549">
          <w:t xml:space="preserve">IE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2A15B8">
        <w:trPr>
          <w:ins w:id="1424" w:author="Ericsson - Author" w:date="2023-10-24T10:04:00Z"/>
        </w:trPr>
        <w:tc>
          <w:tcPr>
            <w:tcW w:w="2578" w:type="dxa"/>
          </w:tcPr>
          <w:p w14:paraId="62C027B7" w14:textId="77777777" w:rsidR="009209C8" w:rsidRPr="00FD0425" w:rsidRDefault="009209C8" w:rsidP="002A15B8">
            <w:pPr>
              <w:pStyle w:val="TAH"/>
              <w:rPr>
                <w:ins w:id="1425" w:author="Ericsson - Author" w:date="2023-10-24T10:04:00Z"/>
                <w:rFonts w:cs="Arial"/>
                <w:lang w:eastAsia="ja-JP"/>
              </w:rPr>
            </w:pPr>
            <w:ins w:id="1426" w:author="Ericsson - Author" w:date="2023-10-24T10:04:00Z">
              <w:r w:rsidRPr="00FD0425">
                <w:rPr>
                  <w:rFonts w:cs="Arial"/>
                  <w:lang w:eastAsia="ja-JP"/>
                </w:rPr>
                <w:t>IE/Group Name</w:t>
              </w:r>
            </w:ins>
          </w:p>
        </w:tc>
        <w:tc>
          <w:tcPr>
            <w:tcW w:w="1104" w:type="dxa"/>
          </w:tcPr>
          <w:p w14:paraId="00C08508" w14:textId="77777777" w:rsidR="009209C8" w:rsidRPr="00FD0425" w:rsidRDefault="009209C8" w:rsidP="002A15B8">
            <w:pPr>
              <w:pStyle w:val="TAH"/>
              <w:rPr>
                <w:ins w:id="1427" w:author="Ericsson - Author" w:date="2023-10-24T10:04:00Z"/>
                <w:rFonts w:cs="Arial"/>
                <w:lang w:eastAsia="ja-JP"/>
              </w:rPr>
            </w:pPr>
            <w:ins w:id="1428" w:author="Ericsson - Author" w:date="2023-10-24T10:04:00Z">
              <w:r w:rsidRPr="00FD0425">
                <w:rPr>
                  <w:rFonts w:cs="Arial"/>
                  <w:lang w:eastAsia="ja-JP"/>
                </w:rPr>
                <w:t>Presence</w:t>
              </w:r>
            </w:ins>
          </w:p>
        </w:tc>
        <w:tc>
          <w:tcPr>
            <w:tcW w:w="1022" w:type="dxa"/>
          </w:tcPr>
          <w:p w14:paraId="74BC2672" w14:textId="77777777" w:rsidR="009209C8" w:rsidRPr="00FD0425" w:rsidRDefault="009209C8" w:rsidP="002A15B8">
            <w:pPr>
              <w:pStyle w:val="TAH"/>
              <w:rPr>
                <w:ins w:id="1429" w:author="Ericsson - Author" w:date="2023-10-24T10:04:00Z"/>
                <w:rFonts w:cs="Arial"/>
                <w:lang w:eastAsia="ja-JP"/>
              </w:rPr>
            </w:pPr>
            <w:ins w:id="1430" w:author="Ericsson - Author" w:date="2023-10-24T10:04:00Z">
              <w:r w:rsidRPr="00FD0425">
                <w:rPr>
                  <w:rFonts w:cs="Arial"/>
                  <w:lang w:eastAsia="ja-JP"/>
                </w:rPr>
                <w:t>Range</w:t>
              </w:r>
            </w:ins>
          </w:p>
        </w:tc>
        <w:tc>
          <w:tcPr>
            <w:tcW w:w="1945" w:type="dxa"/>
          </w:tcPr>
          <w:p w14:paraId="711BD980" w14:textId="77777777" w:rsidR="009209C8" w:rsidRPr="00FD0425" w:rsidRDefault="009209C8" w:rsidP="002A15B8">
            <w:pPr>
              <w:pStyle w:val="TAH"/>
              <w:rPr>
                <w:ins w:id="1431" w:author="Ericsson - Author" w:date="2023-10-24T10:04:00Z"/>
                <w:rFonts w:cs="Arial"/>
                <w:lang w:eastAsia="ja-JP"/>
              </w:rPr>
            </w:pPr>
            <w:ins w:id="1432" w:author="Ericsson - Author" w:date="2023-10-24T10:04:00Z">
              <w:r w:rsidRPr="00FD0425">
                <w:rPr>
                  <w:rFonts w:cs="Arial"/>
                  <w:lang w:eastAsia="ja-JP"/>
                </w:rPr>
                <w:t>IE type and reference</w:t>
              </w:r>
            </w:ins>
          </w:p>
        </w:tc>
        <w:tc>
          <w:tcPr>
            <w:tcW w:w="2875" w:type="dxa"/>
          </w:tcPr>
          <w:p w14:paraId="5473F311" w14:textId="77777777" w:rsidR="009209C8" w:rsidRPr="00FD0425" w:rsidRDefault="009209C8" w:rsidP="002A15B8">
            <w:pPr>
              <w:pStyle w:val="TAH"/>
              <w:rPr>
                <w:ins w:id="1433" w:author="Ericsson - Author" w:date="2023-10-24T10:04:00Z"/>
                <w:rFonts w:cs="Arial"/>
                <w:lang w:eastAsia="ja-JP"/>
              </w:rPr>
            </w:pPr>
            <w:ins w:id="1434" w:author="Ericsson - Author" w:date="2023-10-24T10:04:00Z">
              <w:r w:rsidRPr="00FD0425">
                <w:rPr>
                  <w:rFonts w:cs="Arial"/>
                  <w:lang w:eastAsia="ja-JP"/>
                </w:rPr>
                <w:t>Semantics description</w:t>
              </w:r>
            </w:ins>
          </w:p>
        </w:tc>
      </w:tr>
      <w:tr w:rsidR="009209C8" w:rsidRPr="00FD0425" w14:paraId="2962229A" w14:textId="77777777" w:rsidTr="002A15B8">
        <w:trPr>
          <w:ins w:id="1435" w:author="Ericsson - Author" w:date="2023-10-24T10:04:00Z"/>
        </w:trPr>
        <w:tc>
          <w:tcPr>
            <w:tcW w:w="2578" w:type="dxa"/>
          </w:tcPr>
          <w:p w14:paraId="71E66558" w14:textId="77777777" w:rsidR="009209C8" w:rsidRPr="00FD0425" w:rsidRDefault="009209C8" w:rsidP="002A15B8">
            <w:pPr>
              <w:pStyle w:val="TAL"/>
              <w:rPr>
                <w:ins w:id="1436" w:author="Ericsson - Author" w:date="2023-10-24T10:04:00Z"/>
                <w:rFonts w:cs="Arial"/>
                <w:lang w:eastAsia="ja-JP"/>
              </w:rPr>
            </w:pPr>
            <w:ins w:id="1437"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2A15B8">
            <w:pPr>
              <w:pStyle w:val="TAL"/>
              <w:rPr>
                <w:ins w:id="1438" w:author="Ericsson - Author" w:date="2023-10-24T10:04:00Z"/>
                <w:rFonts w:cs="Arial"/>
                <w:lang w:eastAsia="ja-JP"/>
              </w:rPr>
            </w:pPr>
            <w:ins w:id="1439" w:author="Ericsson - Author" w:date="2023-10-24T10:04:00Z">
              <w:r>
                <w:rPr>
                  <w:rFonts w:cs="Arial"/>
                  <w:lang w:eastAsia="ja-JP"/>
                </w:rPr>
                <w:t>M</w:t>
              </w:r>
            </w:ins>
          </w:p>
        </w:tc>
        <w:tc>
          <w:tcPr>
            <w:tcW w:w="1022" w:type="dxa"/>
          </w:tcPr>
          <w:p w14:paraId="34DA4D03" w14:textId="77777777" w:rsidR="009209C8" w:rsidRPr="00FD0425" w:rsidRDefault="009209C8" w:rsidP="002A15B8">
            <w:pPr>
              <w:pStyle w:val="TAL"/>
              <w:rPr>
                <w:ins w:id="1440" w:author="Ericsson - Author" w:date="2023-10-24T10:04:00Z"/>
                <w:rFonts w:cs="Arial"/>
                <w:lang w:eastAsia="ja-JP"/>
              </w:rPr>
            </w:pPr>
          </w:p>
        </w:tc>
        <w:tc>
          <w:tcPr>
            <w:tcW w:w="1945" w:type="dxa"/>
          </w:tcPr>
          <w:p w14:paraId="35C944A8" w14:textId="77777777" w:rsidR="009209C8" w:rsidRPr="00FD0425" w:rsidRDefault="009209C8" w:rsidP="002A15B8">
            <w:pPr>
              <w:pStyle w:val="TAL"/>
              <w:rPr>
                <w:ins w:id="1441" w:author="Ericsson - Author" w:date="2023-10-24T10:04:00Z"/>
                <w:rFonts w:cs="Arial"/>
                <w:lang w:eastAsia="ja-JP"/>
              </w:rPr>
            </w:pPr>
          </w:p>
        </w:tc>
        <w:tc>
          <w:tcPr>
            <w:tcW w:w="2875" w:type="dxa"/>
          </w:tcPr>
          <w:p w14:paraId="055BAF56" w14:textId="77777777" w:rsidR="009209C8" w:rsidRPr="00FD0425" w:rsidRDefault="009209C8" w:rsidP="002A15B8">
            <w:pPr>
              <w:pStyle w:val="TAL"/>
              <w:rPr>
                <w:ins w:id="1442" w:author="Ericsson - Author" w:date="2023-10-24T10:04:00Z"/>
                <w:rFonts w:cs="Arial"/>
                <w:lang w:eastAsia="ja-JP"/>
              </w:rPr>
            </w:pPr>
          </w:p>
        </w:tc>
      </w:tr>
      <w:tr w:rsidR="009209C8" w:rsidRPr="00FD0425" w14:paraId="18334C8B" w14:textId="77777777" w:rsidTr="002A15B8">
        <w:trPr>
          <w:trHeight w:val="253"/>
          <w:ins w:id="1443" w:author="Ericsson - Author" w:date="2023-10-24T10:04:00Z"/>
        </w:trPr>
        <w:tc>
          <w:tcPr>
            <w:tcW w:w="2578" w:type="dxa"/>
          </w:tcPr>
          <w:p w14:paraId="34D635CD" w14:textId="77777777" w:rsidR="009209C8" w:rsidRPr="00FD0425" w:rsidRDefault="009209C8" w:rsidP="002A15B8">
            <w:pPr>
              <w:pStyle w:val="TAL"/>
              <w:ind w:left="113"/>
              <w:rPr>
                <w:ins w:id="1444" w:author="Ericsson - Author" w:date="2023-10-24T10:04:00Z"/>
                <w:rFonts w:cs="Arial"/>
                <w:lang w:eastAsia="ja-JP"/>
              </w:rPr>
            </w:pPr>
            <w:ins w:id="1445"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2A15B8">
            <w:pPr>
              <w:pStyle w:val="TAL"/>
              <w:rPr>
                <w:ins w:id="1446" w:author="Ericsson - Author" w:date="2023-10-24T10:04:00Z"/>
                <w:rFonts w:cs="Arial"/>
                <w:lang w:eastAsia="ja-JP"/>
              </w:rPr>
            </w:pPr>
          </w:p>
        </w:tc>
        <w:tc>
          <w:tcPr>
            <w:tcW w:w="1022" w:type="dxa"/>
          </w:tcPr>
          <w:p w14:paraId="1F0608EF" w14:textId="77777777" w:rsidR="009209C8" w:rsidRPr="00FD0425" w:rsidRDefault="009209C8" w:rsidP="002A15B8">
            <w:pPr>
              <w:pStyle w:val="TAL"/>
              <w:rPr>
                <w:ins w:id="1447" w:author="Ericsson - Author" w:date="2023-10-24T10:04:00Z"/>
                <w:rFonts w:cs="Arial"/>
                <w:lang w:eastAsia="ja-JP"/>
              </w:rPr>
            </w:pPr>
          </w:p>
        </w:tc>
        <w:tc>
          <w:tcPr>
            <w:tcW w:w="1945" w:type="dxa"/>
          </w:tcPr>
          <w:p w14:paraId="459179DD" w14:textId="77777777" w:rsidR="009209C8" w:rsidRPr="00FD0425" w:rsidRDefault="009209C8" w:rsidP="002A15B8">
            <w:pPr>
              <w:pStyle w:val="TAL"/>
              <w:rPr>
                <w:ins w:id="1448" w:author="Ericsson - Author" w:date="2023-10-24T10:04:00Z"/>
                <w:rFonts w:cs="Arial"/>
                <w:lang w:eastAsia="ja-JP"/>
              </w:rPr>
            </w:pPr>
          </w:p>
        </w:tc>
        <w:tc>
          <w:tcPr>
            <w:tcW w:w="2875" w:type="dxa"/>
          </w:tcPr>
          <w:p w14:paraId="78FCE03C" w14:textId="77777777" w:rsidR="009209C8" w:rsidRPr="00FD0425" w:rsidRDefault="009209C8" w:rsidP="002A15B8">
            <w:pPr>
              <w:pStyle w:val="TAL"/>
              <w:rPr>
                <w:ins w:id="1449" w:author="Ericsson - Author" w:date="2023-10-24T10:04:00Z"/>
                <w:rFonts w:cs="Arial"/>
                <w:lang w:eastAsia="ja-JP"/>
              </w:rPr>
            </w:pPr>
          </w:p>
        </w:tc>
      </w:tr>
      <w:tr w:rsidR="009209C8" w:rsidRPr="00FD0425" w14:paraId="56C7F351" w14:textId="77777777" w:rsidTr="002A15B8">
        <w:trPr>
          <w:ins w:id="1450" w:author="Ericsson - Author" w:date="2023-10-24T10:04:00Z"/>
        </w:trPr>
        <w:tc>
          <w:tcPr>
            <w:tcW w:w="2578" w:type="dxa"/>
          </w:tcPr>
          <w:p w14:paraId="030C35F5" w14:textId="77777777" w:rsidR="009209C8" w:rsidRPr="00FD0425" w:rsidRDefault="009209C8" w:rsidP="00925764">
            <w:pPr>
              <w:pStyle w:val="TAL"/>
              <w:ind w:left="227"/>
              <w:rPr>
                <w:ins w:id="1451" w:author="Ericsson - Author" w:date="2023-10-24T10:04:00Z"/>
                <w:rFonts w:cs="Arial"/>
                <w:iCs/>
                <w:lang w:eastAsia="ja-JP"/>
              </w:rPr>
            </w:pPr>
            <w:ins w:id="1452" w:author="Ericsson - Author" w:date="2023-10-24T10:0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2A15B8">
            <w:pPr>
              <w:pStyle w:val="TAL"/>
              <w:rPr>
                <w:ins w:id="1453" w:author="Ericsson - Author" w:date="2023-10-24T10:04:00Z"/>
                <w:rFonts w:cs="Arial"/>
                <w:lang w:eastAsia="ja-JP"/>
              </w:rPr>
            </w:pPr>
            <w:ins w:id="1454" w:author="Ericsson - Author" w:date="2023-10-24T10:04:00Z">
              <w:r w:rsidRPr="00FD0425">
                <w:rPr>
                  <w:rFonts w:cs="Arial"/>
                  <w:lang w:eastAsia="ja-JP"/>
                </w:rPr>
                <w:t>M</w:t>
              </w:r>
            </w:ins>
          </w:p>
        </w:tc>
        <w:tc>
          <w:tcPr>
            <w:tcW w:w="1022" w:type="dxa"/>
          </w:tcPr>
          <w:p w14:paraId="46B5E624" w14:textId="77777777" w:rsidR="009209C8" w:rsidRPr="00FD0425" w:rsidRDefault="009209C8" w:rsidP="002A15B8">
            <w:pPr>
              <w:pStyle w:val="TAL"/>
              <w:rPr>
                <w:ins w:id="1455" w:author="Ericsson - Author" w:date="2023-10-24T10:04:00Z"/>
                <w:rFonts w:cs="Arial"/>
                <w:lang w:eastAsia="ja-JP"/>
              </w:rPr>
            </w:pPr>
          </w:p>
        </w:tc>
        <w:tc>
          <w:tcPr>
            <w:tcW w:w="1945" w:type="dxa"/>
          </w:tcPr>
          <w:p w14:paraId="4B4ABF1F" w14:textId="77777777" w:rsidR="009209C8" w:rsidRPr="00BF6CC1" w:rsidRDefault="009209C8" w:rsidP="002A15B8">
            <w:pPr>
              <w:pStyle w:val="TAL"/>
              <w:rPr>
                <w:ins w:id="1456" w:author="Ericsson - Author" w:date="2023-10-24T10:04:00Z"/>
                <w:rFonts w:cs="Arial"/>
                <w:lang w:eastAsia="ja-JP"/>
              </w:rPr>
            </w:pPr>
            <w:ins w:id="1457" w:author="Ericsson - Author" w:date="2023-10-24T10:04:00Z">
              <w:r>
                <w:rPr>
                  <w:rFonts w:cs="Arial"/>
                  <w:lang w:eastAsia="ja-JP"/>
                </w:rPr>
                <w:t>9.2.2.</w:t>
              </w:r>
              <w:r w:rsidRPr="009D1FE9">
                <w:rPr>
                  <w:lang w:eastAsia="zh-CN"/>
                </w:rPr>
                <w:t>27</w:t>
              </w:r>
            </w:ins>
          </w:p>
        </w:tc>
        <w:tc>
          <w:tcPr>
            <w:tcW w:w="2875" w:type="dxa"/>
          </w:tcPr>
          <w:p w14:paraId="0D92E0D5" w14:textId="77777777" w:rsidR="009209C8" w:rsidRPr="00FD0425" w:rsidRDefault="009209C8" w:rsidP="002A15B8">
            <w:pPr>
              <w:pStyle w:val="TAL"/>
              <w:rPr>
                <w:ins w:id="1458" w:author="Ericsson - Author" w:date="2023-10-24T10:04:00Z"/>
                <w:rFonts w:cs="Arial"/>
                <w:lang w:eastAsia="ja-JP"/>
              </w:rPr>
            </w:pPr>
          </w:p>
        </w:tc>
      </w:tr>
      <w:tr w:rsidR="009209C8" w:rsidRPr="00FD0425" w14:paraId="05B843DA" w14:textId="77777777" w:rsidTr="002A15B8">
        <w:trPr>
          <w:ins w:id="1459" w:author="Ericsson - Author" w:date="2023-10-24T10:04:00Z"/>
        </w:trPr>
        <w:tc>
          <w:tcPr>
            <w:tcW w:w="2578" w:type="dxa"/>
          </w:tcPr>
          <w:p w14:paraId="4FCE3D25" w14:textId="77777777" w:rsidR="009209C8" w:rsidRPr="00FD0425" w:rsidRDefault="009209C8" w:rsidP="002A15B8">
            <w:pPr>
              <w:pStyle w:val="TAL"/>
              <w:ind w:left="227"/>
              <w:rPr>
                <w:ins w:id="1460" w:author="Ericsson - Author" w:date="2023-10-24T10:04:00Z"/>
                <w:rFonts w:cs="Arial"/>
                <w:lang w:eastAsia="ja-JP"/>
              </w:rPr>
            </w:pPr>
            <w:ins w:id="1461"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462" w:author="Ericsson - Author" w:date="2023-10-24T10:04:00Z"/>
              </w:rPr>
            </w:pPr>
            <w:ins w:id="1463" w:author="Ericsson - Author" w:date="2023-10-24T10:04:00Z">
              <w:r w:rsidRPr="00925764">
                <w:t>O</w:t>
              </w:r>
            </w:ins>
          </w:p>
        </w:tc>
        <w:tc>
          <w:tcPr>
            <w:tcW w:w="1022" w:type="dxa"/>
          </w:tcPr>
          <w:p w14:paraId="1DC90EA7" w14:textId="77777777" w:rsidR="009209C8" w:rsidRPr="00FD0425" w:rsidRDefault="009209C8" w:rsidP="002A15B8">
            <w:pPr>
              <w:pStyle w:val="TAL"/>
              <w:rPr>
                <w:ins w:id="1464" w:author="Ericsson - Author" w:date="2023-10-24T10:04:00Z"/>
                <w:rFonts w:cs="Arial"/>
                <w:lang w:eastAsia="ja-JP"/>
              </w:rPr>
            </w:pPr>
          </w:p>
        </w:tc>
        <w:tc>
          <w:tcPr>
            <w:tcW w:w="1945" w:type="dxa"/>
          </w:tcPr>
          <w:p w14:paraId="4543EDAA" w14:textId="77777777" w:rsidR="009209C8" w:rsidRDefault="009209C8" w:rsidP="002A15B8">
            <w:pPr>
              <w:pStyle w:val="TAL"/>
              <w:rPr>
                <w:ins w:id="1465" w:author="Ericsson - Author" w:date="2023-10-24T10:04:00Z"/>
                <w:rFonts w:cs="Arial"/>
                <w:lang w:eastAsia="ja-JP"/>
              </w:rPr>
            </w:pPr>
            <w:ins w:id="1466" w:author="Ericsson - Author" w:date="2023-10-24T10:04:00Z">
              <w:r w:rsidRPr="00BF6CC1">
                <w:rPr>
                  <w:rFonts w:cs="Arial"/>
                  <w:lang w:eastAsia="ja-JP"/>
                </w:rPr>
                <w:t>INTEGER (0..4095)</w:t>
              </w:r>
            </w:ins>
          </w:p>
        </w:tc>
        <w:tc>
          <w:tcPr>
            <w:tcW w:w="2875" w:type="dxa"/>
          </w:tcPr>
          <w:p w14:paraId="5A017A28" w14:textId="0DC77E9D" w:rsidR="009209C8" w:rsidRPr="00FD0425" w:rsidRDefault="009209C8" w:rsidP="002A15B8">
            <w:pPr>
              <w:pStyle w:val="TAL"/>
              <w:rPr>
                <w:ins w:id="1467" w:author="Ericsson - Author" w:date="2023-10-24T10:04:00Z"/>
                <w:rFonts w:cs="Arial"/>
                <w:lang w:eastAsia="ja-JP"/>
              </w:rPr>
            </w:pPr>
            <w:ins w:id="1468"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 xml:space="preserve">n the </w:t>
              </w:r>
              <w:proofErr w:type="gramStart"/>
              <w:r w:rsidRPr="00BF6CC1">
                <w:rPr>
                  <w:rFonts w:cs="Arial"/>
                  <w:lang w:eastAsia="ja-JP"/>
                </w:rPr>
                <w:t>cell,</w:t>
              </w:r>
              <w:proofErr w:type="gramEnd"/>
              <w:r w:rsidRPr="00BF6CC1">
                <w:rPr>
                  <w:rFonts w:cs="Arial"/>
                  <w:lang w:eastAsia="ja-JP"/>
                </w:rPr>
                <w:t xml:space="preserve"> or set of N</w:t>
              </w:r>
              <w:r>
                <w:rPr>
                  <w:rFonts w:cs="Arial"/>
                  <w:lang w:eastAsia="ja-JP"/>
                </w:rPr>
                <w:t>G-RAN</w:t>
              </w:r>
              <w:r w:rsidRPr="00BF6CC1">
                <w:rPr>
                  <w:rFonts w:cs="Arial"/>
                  <w:lang w:eastAsia="ja-JP"/>
                </w:rPr>
                <w:t xml:space="preserve"> cells</w:t>
              </w:r>
              <w:r>
                <w:rPr>
                  <w:rFonts w:cs="Arial"/>
                  <w:lang w:eastAsia="ja-JP"/>
                </w:rPr>
                <w:t xml:space="preserve"> </w:t>
              </w:r>
              <w:del w:id="1469" w:author="CATT" w:date="2023-10-27T16:51:00Z">
                <w:r w:rsidDel="002A15B8">
                  <w:rPr>
                    <w:rFonts w:cs="Arial"/>
                    <w:lang w:eastAsia="ja-JP"/>
                  </w:rPr>
                  <w:delText>(FFS on the  meaning of the set of NG-RAN cells)</w:delText>
                </w:r>
                <w:r w:rsidRPr="00BF6CC1" w:rsidDel="002A15B8">
                  <w:rPr>
                    <w:rFonts w:cs="Arial"/>
                    <w:lang w:eastAsia="ja-JP"/>
                  </w:rPr>
                  <w:delText xml:space="preserve">, </w:delText>
                </w:r>
              </w:del>
              <w:r w:rsidRPr="00BF6CC1">
                <w:rPr>
                  <w:rFonts w:cs="Arial"/>
                  <w:lang w:eastAsia="ja-JP"/>
                </w:rPr>
                <w:t>in seconds. If the duration is more than 4095s, this IE is set to 4095.</w:t>
              </w:r>
            </w:ins>
          </w:p>
        </w:tc>
      </w:tr>
    </w:tbl>
    <w:p w14:paraId="090FA437" w14:textId="77777777" w:rsidR="009209C8" w:rsidRDefault="009209C8" w:rsidP="009209C8">
      <w:pPr>
        <w:rPr>
          <w:ins w:id="1470" w:author="Ericsson - Author" w:date="2023-10-24T10:04:00Z"/>
        </w:rPr>
      </w:pPr>
    </w:p>
    <w:p w14:paraId="0B6B2956" w14:textId="77777777" w:rsidR="00BB19B7" w:rsidRDefault="00BB19B7" w:rsidP="001D6495">
      <w:pPr>
        <w:pStyle w:val="4"/>
        <w:rPr>
          <w:ins w:id="1471" w:author="Ericsson - Author" w:date="2023-10-24T10:04:00Z"/>
          <w:lang w:val="en-US" w:eastAsia="zh-CN"/>
        </w:rPr>
      </w:pPr>
      <w:ins w:id="1472" w:author="Ericsson - Author" w:date="2023-10-24T10:04:00Z">
        <w:r>
          <w:rPr>
            <w:rFonts w:hint="eastAsia"/>
            <w:lang w:val="en-US" w:eastAsia="zh-CN"/>
          </w:rPr>
          <w:lastRenderedPageBreak/>
          <w:t>9.</w:t>
        </w:r>
        <w:r>
          <w:t>2.3</w:t>
        </w:r>
        <w:proofErr w:type="gramStart"/>
        <w:r>
          <w:t>.</w:t>
        </w:r>
        <w:r>
          <w:rPr>
            <w:rFonts w:hint="eastAsia"/>
            <w:lang w:val="en-US" w:eastAsia="zh-CN"/>
          </w:rPr>
          <w:t>P1</w:t>
        </w:r>
        <w:proofErr w:type="gramEnd"/>
        <w:r>
          <w:tab/>
        </w:r>
        <w:r w:rsidRPr="001D6495">
          <w:rPr>
            <w:rFonts w:eastAsia="宋体"/>
          </w:rPr>
          <w:t>Measured</w:t>
        </w:r>
        <w:r>
          <w:rPr>
            <w:rFonts w:eastAsia="宋体" w:hint="eastAsia"/>
            <w:lang w:val="en-US" w:eastAsia="zh-CN"/>
          </w:rPr>
          <w:t xml:space="preserve"> </w:t>
        </w:r>
        <w:r>
          <w:t>UE Trajectory</w:t>
        </w:r>
      </w:ins>
    </w:p>
    <w:p w14:paraId="291D8EAD" w14:textId="77777777" w:rsidR="00BB19B7" w:rsidRDefault="00BB19B7" w:rsidP="00BB19B7">
      <w:pPr>
        <w:rPr>
          <w:ins w:id="1473" w:author="Ericsson - Author" w:date="2023-10-24T10:04:00Z"/>
        </w:rPr>
      </w:pPr>
      <w:ins w:id="1474" w:author="Ericsson - Author" w:date="2023-10-24T10:04:00Z">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B19B7" w14:paraId="34EC24B3" w14:textId="77777777" w:rsidTr="002A15B8">
        <w:trPr>
          <w:ins w:id="1475" w:author="Ericsson - Author" w:date="2023-10-24T10:04:00Z"/>
        </w:trPr>
        <w:tc>
          <w:tcPr>
            <w:tcW w:w="2518" w:type="dxa"/>
          </w:tcPr>
          <w:p w14:paraId="6DF752CB" w14:textId="77777777" w:rsidR="00BB19B7" w:rsidRDefault="00BB19B7" w:rsidP="002A15B8">
            <w:pPr>
              <w:pStyle w:val="TAH"/>
              <w:rPr>
                <w:ins w:id="1476" w:author="Ericsson - Author" w:date="2023-10-24T10:04:00Z"/>
                <w:rFonts w:cs="Arial"/>
                <w:lang w:eastAsia="ja-JP"/>
              </w:rPr>
            </w:pPr>
            <w:ins w:id="1477" w:author="Ericsson - Author" w:date="2023-10-24T10:04:00Z">
              <w:r>
                <w:rPr>
                  <w:rFonts w:cs="Arial"/>
                  <w:szCs w:val="18"/>
                  <w:lang w:eastAsia="ja-JP"/>
                </w:rPr>
                <w:t>IE/Group Name</w:t>
              </w:r>
            </w:ins>
          </w:p>
        </w:tc>
        <w:tc>
          <w:tcPr>
            <w:tcW w:w="1134" w:type="dxa"/>
          </w:tcPr>
          <w:p w14:paraId="44302EAE" w14:textId="77777777" w:rsidR="00BB19B7" w:rsidRDefault="00BB19B7" w:rsidP="002A15B8">
            <w:pPr>
              <w:pStyle w:val="TAH"/>
              <w:rPr>
                <w:ins w:id="1478" w:author="Ericsson - Author" w:date="2023-10-24T10:04:00Z"/>
                <w:rFonts w:cs="Arial"/>
                <w:lang w:eastAsia="ja-JP"/>
              </w:rPr>
            </w:pPr>
            <w:ins w:id="1479" w:author="Ericsson - Author" w:date="2023-10-24T10:04:00Z">
              <w:r>
                <w:rPr>
                  <w:rFonts w:cs="Arial"/>
                  <w:szCs w:val="18"/>
                  <w:lang w:eastAsia="ja-JP"/>
                </w:rPr>
                <w:t>Presence</w:t>
              </w:r>
            </w:ins>
          </w:p>
        </w:tc>
        <w:tc>
          <w:tcPr>
            <w:tcW w:w="1843" w:type="dxa"/>
          </w:tcPr>
          <w:p w14:paraId="077BA9A6" w14:textId="77777777" w:rsidR="00BB19B7" w:rsidRDefault="00BB19B7" w:rsidP="002A15B8">
            <w:pPr>
              <w:pStyle w:val="TAH"/>
              <w:rPr>
                <w:ins w:id="1480" w:author="Ericsson - Author" w:date="2023-10-24T10:04:00Z"/>
                <w:rFonts w:cs="Arial"/>
                <w:lang w:eastAsia="ja-JP"/>
              </w:rPr>
            </w:pPr>
            <w:ins w:id="1481" w:author="Ericsson - Author" w:date="2023-10-24T10:04:00Z">
              <w:r>
                <w:rPr>
                  <w:rFonts w:cs="Arial"/>
                  <w:szCs w:val="18"/>
                  <w:lang w:eastAsia="ja-JP"/>
                </w:rPr>
                <w:t>Range</w:t>
              </w:r>
            </w:ins>
          </w:p>
        </w:tc>
        <w:tc>
          <w:tcPr>
            <w:tcW w:w="1417" w:type="dxa"/>
          </w:tcPr>
          <w:p w14:paraId="2E27F004" w14:textId="77777777" w:rsidR="00BB19B7" w:rsidRDefault="00BB19B7" w:rsidP="002A15B8">
            <w:pPr>
              <w:pStyle w:val="TAH"/>
              <w:rPr>
                <w:ins w:id="1482" w:author="Ericsson - Author" w:date="2023-10-24T10:04:00Z"/>
                <w:rFonts w:cs="Arial"/>
                <w:lang w:eastAsia="ja-JP"/>
              </w:rPr>
            </w:pPr>
            <w:ins w:id="1483" w:author="Ericsson - Author" w:date="2023-10-24T10:04:00Z">
              <w:r>
                <w:rPr>
                  <w:rFonts w:cs="Arial"/>
                  <w:szCs w:val="18"/>
                  <w:lang w:eastAsia="ja-JP"/>
                </w:rPr>
                <w:t>IE Type and Reference</w:t>
              </w:r>
            </w:ins>
          </w:p>
        </w:tc>
        <w:tc>
          <w:tcPr>
            <w:tcW w:w="2444" w:type="dxa"/>
          </w:tcPr>
          <w:p w14:paraId="4D2F9175" w14:textId="77777777" w:rsidR="00BB19B7" w:rsidRDefault="00BB19B7" w:rsidP="002A15B8">
            <w:pPr>
              <w:pStyle w:val="TAH"/>
              <w:rPr>
                <w:ins w:id="1484" w:author="Ericsson - Author" w:date="2023-10-24T10:04:00Z"/>
                <w:rFonts w:cs="Arial"/>
                <w:lang w:eastAsia="ja-JP"/>
              </w:rPr>
            </w:pPr>
            <w:ins w:id="1485" w:author="Ericsson - Author" w:date="2023-10-24T10:04:00Z">
              <w:r>
                <w:rPr>
                  <w:rFonts w:cs="Arial"/>
                  <w:szCs w:val="18"/>
                  <w:lang w:eastAsia="ja-JP"/>
                </w:rPr>
                <w:t>Semantics Description</w:t>
              </w:r>
            </w:ins>
          </w:p>
        </w:tc>
      </w:tr>
      <w:tr w:rsidR="00BB19B7" w14:paraId="4229F3DC" w14:textId="77777777" w:rsidTr="002A15B8">
        <w:trPr>
          <w:ins w:id="1486" w:author="Ericsson - Author" w:date="2023-10-24T10:04:00Z"/>
        </w:trPr>
        <w:tc>
          <w:tcPr>
            <w:tcW w:w="2518" w:type="dxa"/>
          </w:tcPr>
          <w:p w14:paraId="6248AFC8" w14:textId="77777777" w:rsidR="00BB19B7" w:rsidRDefault="00BB19B7" w:rsidP="002A15B8">
            <w:pPr>
              <w:pStyle w:val="TAL"/>
              <w:rPr>
                <w:ins w:id="1487" w:author="Ericsson - Author" w:date="2023-10-24T10:04:00Z"/>
                <w:rFonts w:cs="Arial"/>
                <w:lang w:eastAsia="zh-CN"/>
              </w:rPr>
            </w:pPr>
            <w:ins w:id="1488" w:author="Ericsson - Author" w:date="2023-10-24T10:04:00Z">
              <w:r>
                <w:rPr>
                  <w:rFonts w:hint="eastAsia"/>
                  <w:b/>
                  <w:bCs/>
                  <w:lang w:val="en-US" w:eastAsia="zh-CN"/>
                </w:rPr>
                <w:t xml:space="preserve">Measured UE </w:t>
              </w:r>
              <w:r>
                <w:rPr>
                  <w:b/>
                  <w:bCs/>
                  <w:lang w:eastAsia="ja-JP"/>
                </w:rPr>
                <w:t>Trajectory List</w:t>
              </w:r>
            </w:ins>
          </w:p>
        </w:tc>
        <w:tc>
          <w:tcPr>
            <w:tcW w:w="1134" w:type="dxa"/>
          </w:tcPr>
          <w:p w14:paraId="198C73CF" w14:textId="77777777" w:rsidR="00BB19B7" w:rsidRDefault="00BB19B7" w:rsidP="002A15B8">
            <w:pPr>
              <w:pStyle w:val="TAL"/>
              <w:rPr>
                <w:ins w:id="1489" w:author="Ericsson - Author" w:date="2023-10-24T10:04:00Z"/>
                <w:rFonts w:eastAsia="Symbol" w:cs="Arial"/>
                <w:lang w:eastAsia="zh-TW"/>
              </w:rPr>
            </w:pPr>
          </w:p>
        </w:tc>
        <w:tc>
          <w:tcPr>
            <w:tcW w:w="1843" w:type="dxa"/>
          </w:tcPr>
          <w:p w14:paraId="3C43921C" w14:textId="77777777" w:rsidR="00BB19B7" w:rsidRDefault="00BB19B7" w:rsidP="002A15B8">
            <w:pPr>
              <w:pStyle w:val="TAL"/>
              <w:rPr>
                <w:ins w:id="1490" w:author="Ericsson - Author" w:date="2023-10-24T10:04:00Z"/>
                <w:rFonts w:cs="Arial"/>
                <w:lang w:val="en-US" w:eastAsia="zh-CN"/>
              </w:rPr>
            </w:pPr>
            <w:ins w:id="1491" w:author="Ericsson - Author" w:date="2023-10-24T10:04:00Z">
              <w:r w:rsidRPr="001D6495">
                <w:rPr>
                  <w:rFonts w:cs="Arial"/>
                  <w:i/>
                  <w:iCs/>
                  <w:lang w:val="en-US" w:eastAsia="zh-CN"/>
                </w:rPr>
                <w:t>1</w:t>
              </w:r>
            </w:ins>
          </w:p>
        </w:tc>
        <w:tc>
          <w:tcPr>
            <w:tcW w:w="1417" w:type="dxa"/>
          </w:tcPr>
          <w:p w14:paraId="074901B6" w14:textId="77777777" w:rsidR="00BB19B7" w:rsidRDefault="00BB19B7" w:rsidP="002A15B8">
            <w:pPr>
              <w:pStyle w:val="TAL"/>
              <w:rPr>
                <w:ins w:id="1492" w:author="Ericsson - Author" w:date="2023-10-24T10:04:00Z"/>
                <w:rFonts w:cs="Arial"/>
                <w:lang w:eastAsia="ja-JP"/>
              </w:rPr>
            </w:pPr>
          </w:p>
        </w:tc>
        <w:tc>
          <w:tcPr>
            <w:tcW w:w="2444" w:type="dxa"/>
          </w:tcPr>
          <w:p w14:paraId="16D345D0" w14:textId="77777777" w:rsidR="00BB19B7" w:rsidRDefault="00BB19B7" w:rsidP="002A15B8">
            <w:pPr>
              <w:pStyle w:val="TAL"/>
              <w:rPr>
                <w:ins w:id="1493" w:author="Ericsson - Author" w:date="2023-10-24T10:04:00Z"/>
                <w:rFonts w:cs="Arial"/>
                <w:lang w:val="en-US" w:eastAsia="zh-CN"/>
              </w:rPr>
            </w:pPr>
            <w:ins w:id="1494" w:author="Ericsson - Author" w:date="2023-10-24T10:04: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BB19B7" w14:paraId="68FFAD4F" w14:textId="77777777" w:rsidTr="002A15B8">
        <w:trPr>
          <w:ins w:id="1495" w:author="Ericsson - Author" w:date="2023-10-24T10:04:00Z"/>
        </w:trPr>
        <w:tc>
          <w:tcPr>
            <w:tcW w:w="2518" w:type="dxa"/>
          </w:tcPr>
          <w:p w14:paraId="5E7D1AB5" w14:textId="77777777" w:rsidR="00BB19B7" w:rsidRDefault="00BB19B7" w:rsidP="001D6495">
            <w:pPr>
              <w:pStyle w:val="TAL"/>
              <w:ind w:left="113"/>
              <w:rPr>
                <w:ins w:id="1496" w:author="Ericsson - Author" w:date="2023-10-24T10:04:00Z"/>
                <w:b/>
                <w:bCs/>
                <w:lang w:val="en-US" w:eastAsia="zh-CN"/>
              </w:rPr>
            </w:pPr>
            <w:ins w:id="1497" w:author="Ericsson - Author" w:date="2023-10-24T10:04:00Z">
              <w:r>
                <w:rPr>
                  <w:rFonts w:hint="eastAsia"/>
                  <w:b/>
                  <w:bCs/>
                  <w:lang w:val="en-US" w:eastAsia="zh-CN"/>
                </w:rPr>
                <w:t>&gt;Measured UE Trajectory Item</w:t>
              </w:r>
            </w:ins>
          </w:p>
        </w:tc>
        <w:tc>
          <w:tcPr>
            <w:tcW w:w="1134" w:type="dxa"/>
          </w:tcPr>
          <w:p w14:paraId="00767F27" w14:textId="77777777" w:rsidR="00BB19B7" w:rsidRDefault="00BB19B7" w:rsidP="002A15B8">
            <w:pPr>
              <w:pStyle w:val="TAL"/>
              <w:rPr>
                <w:ins w:id="1498" w:author="Ericsson - Author" w:date="2023-10-24T10:04:00Z"/>
                <w:rFonts w:eastAsia="Symbol" w:cs="Arial"/>
                <w:lang w:eastAsia="zh-TW"/>
              </w:rPr>
            </w:pPr>
          </w:p>
        </w:tc>
        <w:tc>
          <w:tcPr>
            <w:tcW w:w="1843" w:type="dxa"/>
          </w:tcPr>
          <w:p w14:paraId="5CF8B623" w14:textId="77777777" w:rsidR="00BB19B7" w:rsidRDefault="00BB19B7" w:rsidP="002A15B8">
            <w:pPr>
              <w:pStyle w:val="TAL"/>
              <w:rPr>
                <w:ins w:id="1499" w:author="Ericsson - Author" w:date="2023-10-24T10:04:00Z"/>
                <w:i/>
                <w:lang w:eastAsia="ja-JP"/>
              </w:rPr>
            </w:pPr>
            <w:ins w:id="1500" w:author="Ericsson - Author" w:date="2023-10-24T10:04:00Z">
              <w:r>
                <w:rPr>
                  <w:i/>
                  <w:lang w:eastAsia="ja-JP"/>
                </w:rPr>
                <w:t>1..&lt;</w:t>
              </w:r>
              <w:proofErr w:type="spellStart"/>
              <w:r>
                <w:rPr>
                  <w:i/>
                  <w:lang w:eastAsia="ja-JP"/>
                </w:rPr>
                <w:t>maxnoofCellsTrajectory</w:t>
              </w:r>
              <w:proofErr w:type="spellEnd"/>
              <w:r>
                <w:rPr>
                  <w:i/>
                  <w:lang w:eastAsia="ja-JP"/>
                </w:rPr>
                <w:t>&gt;</w:t>
              </w:r>
            </w:ins>
          </w:p>
        </w:tc>
        <w:tc>
          <w:tcPr>
            <w:tcW w:w="1417" w:type="dxa"/>
          </w:tcPr>
          <w:p w14:paraId="4C7034AE" w14:textId="77777777" w:rsidR="00BB19B7" w:rsidRDefault="00BB19B7" w:rsidP="002A15B8">
            <w:pPr>
              <w:pStyle w:val="TAL"/>
              <w:rPr>
                <w:ins w:id="1501" w:author="Ericsson - Author" w:date="2023-10-24T10:04:00Z"/>
                <w:rFonts w:cs="Arial"/>
                <w:lang w:eastAsia="ja-JP"/>
              </w:rPr>
            </w:pPr>
          </w:p>
        </w:tc>
        <w:tc>
          <w:tcPr>
            <w:tcW w:w="2444" w:type="dxa"/>
          </w:tcPr>
          <w:p w14:paraId="07A1E5F5" w14:textId="77777777" w:rsidR="00BB19B7" w:rsidRDefault="00BB19B7" w:rsidP="002A15B8">
            <w:pPr>
              <w:pStyle w:val="TAL"/>
              <w:rPr>
                <w:ins w:id="1502" w:author="Ericsson - Author" w:date="2023-10-24T10:04:00Z"/>
                <w:lang w:eastAsia="ja-JP"/>
              </w:rPr>
            </w:pPr>
          </w:p>
        </w:tc>
      </w:tr>
      <w:tr w:rsidR="00BB19B7" w14:paraId="534ECC04" w14:textId="77777777" w:rsidTr="002A15B8">
        <w:trPr>
          <w:ins w:id="1503" w:author="Ericsson - Author" w:date="2023-10-24T10:04:00Z"/>
        </w:trPr>
        <w:tc>
          <w:tcPr>
            <w:tcW w:w="2518" w:type="dxa"/>
          </w:tcPr>
          <w:p w14:paraId="33A8B094" w14:textId="77777777" w:rsidR="00BB19B7" w:rsidRDefault="00BB19B7" w:rsidP="001D6495">
            <w:pPr>
              <w:pStyle w:val="TAL"/>
              <w:ind w:left="227"/>
              <w:rPr>
                <w:ins w:id="1504" w:author="Ericsson - Author" w:date="2023-10-24T10:04:00Z"/>
                <w:rFonts w:cs="Geneva"/>
                <w:szCs w:val="18"/>
                <w:lang w:eastAsia="zh-CN"/>
              </w:rPr>
            </w:pPr>
            <w:ins w:id="1505" w:author="Ericsson - Author" w:date="2023-10-24T10:04: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698AE16C" w14:textId="77777777" w:rsidR="00BB19B7" w:rsidRDefault="00BB19B7" w:rsidP="002A15B8">
            <w:pPr>
              <w:pStyle w:val="TAL"/>
              <w:rPr>
                <w:ins w:id="1506" w:author="Ericsson - Author" w:date="2023-10-24T10:04:00Z"/>
                <w:rFonts w:cs="Arial"/>
                <w:lang w:eastAsia="ja-JP"/>
              </w:rPr>
            </w:pPr>
            <w:ins w:id="1507" w:author="Ericsson - Author" w:date="2023-10-24T10:04:00Z">
              <w:r>
                <w:rPr>
                  <w:lang w:eastAsia="ja-JP"/>
                </w:rPr>
                <w:t>M</w:t>
              </w:r>
            </w:ins>
          </w:p>
        </w:tc>
        <w:tc>
          <w:tcPr>
            <w:tcW w:w="1843" w:type="dxa"/>
          </w:tcPr>
          <w:p w14:paraId="0FF6ED44" w14:textId="77777777" w:rsidR="00BB19B7" w:rsidRDefault="00BB19B7" w:rsidP="002A15B8">
            <w:pPr>
              <w:pStyle w:val="TAL"/>
              <w:rPr>
                <w:ins w:id="1508" w:author="Ericsson - Author" w:date="2023-10-24T10:04:00Z"/>
                <w:rFonts w:cs="Arial"/>
                <w:lang w:eastAsia="ja-JP"/>
              </w:rPr>
            </w:pPr>
          </w:p>
        </w:tc>
        <w:tc>
          <w:tcPr>
            <w:tcW w:w="1417" w:type="dxa"/>
          </w:tcPr>
          <w:p w14:paraId="0EF8F4F1" w14:textId="77777777" w:rsidR="00BB19B7" w:rsidRDefault="00BB19B7" w:rsidP="002A15B8">
            <w:pPr>
              <w:pStyle w:val="TAL"/>
              <w:rPr>
                <w:ins w:id="1509" w:author="Ericsson - Author" w:date="2023-10-24T10:04:00Z"/>
                <w:rFonts w:cs="Arial"/>
                <w:lang w:val="en-US" w:eastAsia="zh-CN"/>
              </w:rPr>
            </w:pPr>
            <w:ins w:id="1510" w:author="Ericsson - Author" w:date="2023-10-24T10:04:00Z">
              <w:r>
                <w:rPr>
                  <w:lang w:eastAsia="ja-JP"/>
                </w:rPr>
                <w:t>9.2.3.</w:t>
              </w:r>
              <w:r>
                <w:rPr>
                  <w:rFonts w:hint="eastAsia"/>
                  <w:lang w:val="en-US" w:eastAsia="zh-CN"/>
                </w:rPr>
                <w:t>P2</w:t>
              </w:r>
            </w:ins>
          </w:p>
        </w:tc>
        <w:tc>
          <w:tcPr>
            <w:tcW w:w="2444" w:type="dxa"/>
          </w:tcPr>
          <w:p w14:paraId="7FD96D9B" w14:textId="77777777" w:rsidR="00BB19B7" w:rsidRDefault="00BB19B7" w:rsidP="002A15B8">
            <w:pPr>
              <w:pStyle w:val="TAL"/>
              <w:rPr>
                <w:ins w:id="1511" w:author="Ericsson - Author" w:date="2023-10-24T10:04:00Z"/>
                <w:rFonts w:cs="Arial"/>
                <w:lang w:eastAsia="zh-CN"/>
              </w:rPr>
            </w:pPr>
          </w:p>
        </w:tc>
      </w:tr>
    </w:tbl>
    <w:p w14:paraId="10F5A746" w14:textId="77777777" w:rsidR="00BB19B7" w:rsidRDefault="00BB19B7" w:rsidP="00BB19B7">
      <w:pPr>
        <w:rPr>
          <w:ins w:id="1512"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B19B7" w14:paraId="4120E0F3" w14:textId="77777777" w:rsidTr="002A15B8">
        <w:trPr>
          <w:ins w:id="1513" w:author="Ericsson - Author" w:date="2023-10-24T10:04:00Z"/>
        </w:trPr>
        <w:tc>
          <w:tcPr>
            <w:tcW w:w="3528" w:type="dxa"/>
          </w:tcPr>
          <w:p w14:paraId="3B1ED889" w14:textId="77777777" w:rsidR="00BB19B7" w:rsidRDefault="00BB19B7" w:rsidP="002A15B8">
            <w:pPr>
              <w:pStyle w:val="TAH"/>
              <w:rPr>
                <w:ins w:id="1514" w:author="Ericsson - Author" w:date="2023-10-24T10:04:00Z"/>
                <w:rFonts w:cs="Arial"/>
                <w:lang w:eastAsia="ja-JP"/>
              </w:rPr>
            </w:pPr>
            <w:ins w:id="1515" w:author="Ericsson - Author" w:date="2023-10-24T10:04:00Z">
              <w:r>
                <w:rPr>
                  <w:rFonts w:cs="Arial"/>
                  <w:lang w:eastAsia="ja-JP"/>
                </w:rPr>
                <w:t>Range bound</w:t>
              </w:r>
            </w:ins>
          </w:p>
        </w:tc>
        <w:tc>
          <w:tcPr>
            <w:tcW w:w="6192" w:type="dxa"/>
          </w:tcPr>
          <w:p w14:paraId="2965CAC6" w14:textId="77777777" w:rsidR="00BB19B7" w:rsidRDefault="00BB19B7" w:rsidP="002A15B8">
            <w:pPr>
              <w:pStyle w:val="TAH"/>
              <w:rPr>
                <w:ins w:id="1516" w:author="Ericsson - Author" w:date="2023-10-24T10:04:00Z"/>
                <w:rFonts w:cs="Arial"/>
                <w:lang w:eastAsia="ja-JP"/>
              </w:rPr>
            </w:pPr>
            <w:ins w:id="1517" w:author="Ericsson - Author" w:date="2023-10-24T10:04:00Z">
              <w:r>
                <w:rPr>
                  <w:rFonts w:cs="Arial"/>
                  <w:lang w:eastAsia="ja-JP"/>
                </w:rPr>
                <w:t>Explanation</w:t>
              </w:r>
            </w:ins>
          </w:p>
        </w:tc>
      </w:tr>
      <w:tr w:rsidR="00BB19B7" w14:paraId="682227FE" w14:textId="77777777" w:rsidTr="002A15B8">
        <w:trPr>
          <w:ins w:id="1518" w:author="Ericsson - Author" w:date="2023-10-24T10:04:00Z"/>
        </w:trPr>
        <w:tc>
          <w:tcPr>
            <w:tcW w:w="3528" w:type="dxa"/>
          </w:tcPr>
          <w:p w14:paraId="2562AE02" w14:textId="77777777" w:rsidR="00BB19B7" w:rsidRDefault="00BB19B7" w:rsidP="002A15B8">
            <w:pPr>
              <w:pStyle w:val="TAL"/>
              <w:rPr>
                <w:ins w:id="1519" w:author="Ericsson - Author" w:date="2023-10-24T10:04:00Z"/>
                <w:lang w:eastAsia="ja-JP"/>
              </w:rPr>
            </w:pPr>
            <w:proofErr w:type="spellStart"/>
            <w:ins w:id="1520" w:author="Ericsson - Author" w:date="2023-10-24T10:04:00Z">
              <w:r>
                <w:rPr>
                  <w:lang w:eastAsia="ja-JP"/>
                </w:rPr>
                <w:t>maxnoofCellsTrajectory</w:t>
              </w:r>
              <w:proofErr w:type="spellEnd"/>
            </w:ins>
          </w:p>
        </w:tc>
        <w:tc>
          <w:tcPr>
            <w:tcW w:w="6192" w:type="dxa"/>
          </w:tcPr>
          <w:p w14:paraId="55BA5380" w14:textId="77777777" w:rsidR="00BB19B7" w:rsidRDefault="00BB19B7" w:rsidP="002A15B8">
            <w:pPr>
              <w:pStyle w:val="TAL"/>
              <w:rPr>
                <w:ins w:id="1521" w:author="Ericsson - Author" w:date="2023-10-24T10:04:00Z"/>
                <w:lang w:eastAsia="ja-JP"/>
              </w:rPr>
            </w:pPr>
            <w:ins w:id="1522" w:author="Ericsson - Author" w:date="2023-10-24T10:04: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1653AF5" w14:textId="77777777" w:rsidR="00BB19B7" w:rsidRDefault="00BB19B7" w:rsidP="00BB19B7">
      <w:pPr>
        <w:pStyle w:val="FirstChange"/>
        <w:jc w:val="both"/>
        <w:rPr>
          <w:ins w:id="1523" w:author="Ericsson - Author" w:date="2023-10-24T10:04:00Z"/>
          <w:rFonts w:eastAsia="等线"/>
          <w:lang w:eastAsia="zh-CN"/>
        </w:rPr>
      </w:pPr>
    </w:p>
    <w:p w14:paraId="239369E6" w14:textId="77777777" w:rsidR="00BB19B7" w:rsidRDefault="00BB19B7" w:rsidP="001D6495">
      <w:pPr>
        <w:pStyle w:val="4"/>
        <w:numPr>
          <w:ilvl w:val="2"/>
          <w:numId w:val="0"/>
        </w:numPr>
        <w:ind w:left="1418" w:hanging="1418"/>
        <w:rPr>
          <w:ins w:id="1524" w:author="Ericsson - Author" w:date="2023-10-24T10:04:00Z"/>
        </w:rPr>
      </w:pPr>
      <w:ins w:id="1525" w:author="Ericsson - Author" w:date="2023-10-24T10:04:00Z">
        <w:r>
          <w:t>9.2.3</w:t>
        </w:r>
        <w:proofErr w:type="gramStart"/>
        <w:r>
          <w:t>.</w:t>
        </w:r>
        <w:r>
          <w:rPr>
            <w:rFonts w:eastAsia="宋体" w:hint="eastAsia"/>
            <w:lang w:val="en-US" w:eastAsia="zh-CN"/>
          </w:rPr>
          <w:t>P</w:t>
        </w:r>
        <w:r>
          <w:rPr>
            <w:rFonts w:hint="eastAsia"/>
            <w:lang w:val="en-US" w:eastAsia="zh-CN"/>
          </w:rPr>
          <w:t>2</w:t>
        </w:r>
        <w:proofErr w:type="gramEnd"/>
        <w:r>
          <w:tab/>
        </w:r>
        <w:r>
          <w:rPr>
            <w:rFonts w:eastAsia="宋体" w:hint="eastAsia"/>
            <w:lang w:val="en-US" w:eastAsia="zh-CN"/>
          </w:rPr>
          <w:t xml:space="preserve">Measured </w:t>
        </w:r>
        <w:r>
          <w:t>Trajectory Cell Information</w:t>
        </w:r>
      </w:ins>
    </w:p>
    <w:p w14:paraId="69526C6D" w14:textId="77777777" w:rsidR="00BB19B7" w:rsidRDefault="00BB19B7" w:rsidP="00BB19B7">
      <w:pPr>
        <w:rPr>
          <w:ins w:id="1526" w:author="Ericsson - Author" w:date="2023-10-24T10:04:00Z"/>
        </w:rPr>
      </w:pPr>
      <w:ins w:id="1527"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B19B7" w14:paraId="5CABC747" w14:textId="77777777" w:rsidTr="002A15B8">
        <w:trPr>
          <w:ins w:id="1528" w:author="Ericsson - Author" w:date="2023-10-24T10:04:00Z"/>
        </w:trPr>
        <w:tc>
          <w:tcPr>
            <w:tcW w:w="2578" w:type="dxa"/>
          </w:tcPr>
          <w:p w14:paraId="1A168F11" w14:textId="77777777" w:rsidR="00BB19B7" w:rsidRDefault="00BB19B7" w:rsidP="002A15B8">
            <w:pPr>
              <w:pStyle w:val="TAH"/>
              <w:rPr>
                <w:ins w:id="1529" w:author="Ericsson - Author" w:date="2023-10-24T10:04:00Z"/>
                <w:rFonts w:cs="Arial"/>
                <w:lang w:eastAsia="ja-JP"/>
              </w:rPr>
            </w:pPr>
            <w:ins w:id="1530" w:author="Ericsson - Author" w:date="2023-10-24T10:04:00Z">
              <w:r>
                <w:rPr>
                  <w:rFonts w:cs="Arial"/>
                  <w:lang w:eastAsia="ja-JP"/>
                </w:rPr>
                <w:t>IE/Group Name</w:t>
              </w:r>
            </w:ins>
          </w:p>
        </w:tc>
        <w:tc>
          <w:tcPr>
            <w:tcW w:w="1104" w:type="dxa"/>
          </w:tcPr>
          <w:p w14:paraId="6E7B4BE6" w14:textId="77777777" w:rsidR="00BB19B7" w:rsidRDefault="00BB19B7" w:rsidP="002A15B8">
            <w:pPr>
              <w:pStyle w:val="TAH"/>
              <w:rPr>
                <w:ins w:id="1531" w:author="Ericsson - Author" w:date="2023-10-24T10:04:00Z"/>
                <w:rFonts w:cs="Arial"/>
                <w:lang w:eastAsia="ja-JP"/>
              </w:rPr>
            </w:pPr>
            <w:ins w:id="1532" w:author="Ericsson - Author" w:date="2023-10-24T10:04:00Z">
              <w:r>
                <w:rPr>
                  <w:rFonts w:cs="Arial"/>
                  <w:lang w:eastAsia="ja-JP"/>
                </w:rPr>
                <w:t>Presence</w:t>
              </w:r>
            </w:ins>
          </w:p>
        </w:tc>
        <w:tc>
          <w:tcPr>
            <w:tcW w:w="1022" w:type="dxa"/>
          </w:tcPr>
          <w:p w14:paraId="0B1BB6C3" w14:textId="77777777" w:rsidR="00BB19B7" w:rsidRDefault="00BB19B7" w:rsidP="002A15B8">
            <w:pPr>
              <w:pStyle w:val="TAH"/>
              <w:rPr>
                <w:ins w:id="1533" w:author="Ericsson - Author" w:date="2023-10-24T10:04:00Z"/>
                <w:rFonts w:cs="Arial"/>
                <w:lang w:eastAsia="ja-JP"/>
              </w:rPr>
            </w:pPr>
            <w:ins w:id="1534" w:author="Ericsson - Author" w:date="2023-10-24T10:04:00Z">
              <w:r>
                <w:rPr>
                  <w:rFonts w:cs="Arial"/>
                  <w:lang w:eastAsia="ja-JP"/>
                </w:rPr>
                <w:t>Range</w:t>
              </w:r>
            </w:ins>
          </w:p>
        </w:tc>
        <w:tc>
          <w:tcPr>
            <w:tcW w:w="1945" w:type="dxa"/>
          </w:tcPr>
          <w:p w14:paraId="413F0239" w14:textId="77777777" w:rsidR="00BB19B7" w:rsidRDefault="00BB19B7" w:rsidP="002A15B8">
            <w:pPr>
              <w:pStyle w:val="TAH"/>
              <w:rPr>
                <w:ins w:id="1535" w:author="Ericsson - Author" w:date="2023-10-24T10:04:00Z"/>
                <w:rFonts w:cs="Arial"/>
                <w:lang w:eastAsia="ja-JP"/>
              </w:rPr>
            </w:pPr>
            <w:ins w:id="1536" w:author="Ericsson - Author" w:date="2023-10-24T10:04:00Z">
              <w:r>
                <w:rPr>
                  <w:rFonts w:cs="Arial"/>
                  <w:lang w:eastAsia="ja-JP"/>
                </w:rPr>
                <w:t>IE type and reference</w:t>
              </w:r>
            </w:ins>
          </w:p>
        </w:tc>
        <w:tc>
          <w:tcPr>
            <w:tcW w:w="2875" w:type="dxa"/>
          </w:tcPr>
          <w:p w14:paraId="29452511" w14:textId="77777777" w:rsidR="00BB19B7" w:rsidRDefault="00BB19B7" w:rsidP="002A15B8">
            <w:pPr>
              <w:pStyle w:val="TAH"/>
              <w:rPr>
                <w:ins w:id="1537" w:author="Ericsson - Author" w:date="2023-10-24T10:04:00Z"/>
                <w:rFonts w:cs="Arial"/>
                <w:lang w:eastAsia="ja-JP"/>
              </w:rPr>
            </w:pPr>
            <w:ins w:id="1538" w:author="Ericsson - Author" w:date="2023-10-24T10:04:00Z">
              <w:r>
                <w:rPr>
                  <w:rFonts w:cs="Arial"/>
                  <w:lang w:eastAsia="ja-JP"/>
                </w:rPr>
                <w:t>Semantics description</w:t>
              </w:r>
            </w:ins>
          </w:p>
        </w:tc>
      </w:tr>
      <w:tr w:rsidR="00BB19B7" w14:paraId="4715E350" w14:textId="77777777" w:rsidTr="002A15B8">
        <w:trPr>
          <w:ins w:id="1539" w:author="Ericsson - Author" w:date="2023-10-24T10:04:00Z"/>
        </w:trPr>
        <w:tc>
          <w:tcPr>
            <w:tcW w:w="2578" w:type="dxa"/>
          </w:tcPr>
          <w:p w14:paraId="4508E149" w14:textId="77777777" w:rsidR="00BB19B7" w:rsidRDefault="00BB19B7" w:rsidP="002A15B8">
            <w:pPr>
              <w:pStyle w:val="TAL"/>
              <w:rPr>
                <w:ins w:id="1540" w:author="Ericsson - Author" w:date="2023-10-24T10:04:00Z"/>
                <w:rFonts w:cs="Arial"/>
                <w:lang w:val="en-US" w:eastAsia="ja-JP"/>
              </w:rPr>
            </w:pPr>
            <w:ins w:id="1541"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00B775FB" w14:textId="77777777" w:rsidR="00BB19B7" w:rsidRDefault="00BB19B7" w:rsidP="002A15B8">
            <w:pPr>
              <w:pStyle w:val="TAL"/>
              <w:rPr>
                <w:ins w:id="1542" w:author="Ericsson - Author" w:date="2023-10-24T10:04:00Z"/>
                <w:rFonts w:cs="Arial"/>
                <w:lang w:val="en-US" w:eastAsia="ja-JP"/>
              </w:rPr>
            </w:pPr>
          </w:p>
        </w:tc>
        <w:tc>
          <w:tcPr>
            <w:tcW w:w="1022" w:type="dxa"/>
          </w:tcPr>
          <w:p w14:paraId="1935C41A" w14:textId="77777777" w:rsidR="00BB19B7" w:rsidRDefault="00BB19B7" w:rsidP="002A15B8">
            <w:pPr>
              <w:pStyle w:val="TAL"/>
              <w:rPr>
                <w:ins w:id="1543" w:author="Ericsson - Author" w:date="2023-10-24T10:04:00Z"/>
                <w:rFonts w:cs="Arial"/>
                <w:lang w:val="en-US" w:eastAsia="ja-JP"/>
              </w:rPr>
            </w:pPr>
          </w:p>
        </w:tc>
        <w:tc>
          <w:tcPr>
            <w:tcW w:w="1945" w:type="dxa"/>
          </w:tcPr>
          <w:p w14:paraId="3EB0C97A" w14:textId="77777777" w:rsidR="00BB19B7" w:rsidRDefault="00BB19B7" w:rsidP="002A15B8">
            <w:pPr>
              <w:pStyle w:val="TAL"/>
              <w:rPr>
                <w:ins w:id="1544" w:author="Ericsson - Author" w:date="2023-10-24T10:04:00Z"/>
                <w:rFonts w:cs="Arial"/>
                <w:lang w:val="en-US" w:eastAsia="ja-JP"/>
              </w:rPr>
            </w:pPr>
          </w:p>
        </w:tc>
        <w:tc>
          <w:tcPr>
            <w:tcW w:w="2875" w:type="dxa"/>
          </w:tcPr>
          <w:p w14:paraId="1F2E1CDC" w14:textId="77777777" w:rsidR="00BB19B7" w:rsidRDefault="00BB19B7" w:rsidP="002A15B8">
            <w:pPr>
              <w:pStyle w:val="TAL"/>
              <w:rPr>
                <w:ins w:id="1545" w:author="Ericsson - Author" w:date="2023-10-24T10:04:00Z"/>
                <w:rFonts w:cs="Arial"/>
                <w:lang w:val="en-US" w:eastAsia="ja-JP"/>
              </w:rPr>
            </w:pPr>
          </w:p>
        </w:tc>
      </w:tr>
      <w:tr w:rsidR="00BB19B7" w14:paraId="6C1FB3A7" w14:textId="77777777" w:rsidTr="002A15B8">
        <w:trPr>
          <w:trHeight w:val="253"/>
          <w:ins w:id="1546" w:author="Ericsson - Author" w:date="2023-10-24T10:04:00Z"/>
        </w:trPr>
        <w:tc>
          <w:tcPr>
            <w:tcW w:w="2578" w:type="dxa"/>
          </w:tcPr>
          <w:p w14:paraId="2DBE412A" w14:textId="77777777" w:rsidR="00BB19B7" w:rsidRDefault="00BB19B7" w:rsidP="002A15B8">
            <w:pPr>
              <w:pStyle w:val="TAL"/>
              <w:ind w:left="113"/>
              <w:rPr>
                <w:ins w:id="1547" w:author="Ericsson - Author" w:date="2023-10-24T10:04:00Z"/>
                <w:rFonts w:cs="Arial"/>
                <w:lang w:eastAsia="ja-JP"/>
              </w:rPr>
            </w:pPr>
            <w:ins w:id="1548" w:author="Ericsson - Author" w:date="2023-10-24T10:04:00Z">
              <w:r>
                <w:rPr>
                  <w:rFonts w:cs="Arial"/>
                  <w:iCs/>
                  <w:lang w:eastAsia="ja-JP"/>
                </w:rPr>
                <w:t>&gt;</w:t>
              </w:r>
              <w:r>
                <w:rPr>
                  <w:rFonts w:cs="Arial"/>
                  <w:i/>
                  <w:iCs/>
                  <w:lang w:eastAsia="ja-JP"/>
                </w:rPr>
                <w:t>NG-RAN Cell</w:t>
              </w:r>
            </w:ins>
          </w:p>
        </w:tc>
        <w:tc>
          <w:tcPr>
            <w:tcW w:w="1104" w:type="dxa"/>
          </w:tcPr>
          <w:p w14:paraId="76D6BE92" w14:textId="77777777" w:rsidR="00BB19B7" w:rsidRDefault="00BB19B7" w:rsidP="002A15B8">
            <w:pPr>
              <w:pStyle w:val="TAL"/>
              <w:rPr>
                <w:ins w:id="1549" w:author="Ericsson - Author" w:date="2023-10-24T10:04:00Z"/>
                <w:rFonts w:cs="Arial"/>
                <w:lang w:eastAsia="ja-JP"/>
              </w:rPr>
            </w:pPr>
          </w:p>
        </w:tc>
        <w:tc>
          <w:tcPr>
            <w:tcW w:w="1022" w:type="dxa"/>
          </w:tcPr>
          <w:p w14:paraId="2759F0D6" w14:textId="77777777" w:rsidR="00BB19B7" w:rsidRDefault="00BB19B7" w:rsidP="002A15B8">
            <w:pPr>
              <w:pStyle w:val="TAL"/>
              <w:rPr>
                <w:ins w:id="1550" w:author="Ericsson - Author" w:date="2023-10-24T10:04:00Z"/>
                <w:rFonts w:cs="Arial"/>
                <w:lang w:eastAsia="ja-JP"/>
              </w:rPr>
            </w:pPr>
          </w:p>
        </w:tc>
        <w:tc>
          <w:tcPr>
            <w:tcW w:w="1945" w:type="dxa"/>
          </w:tcPr>
          <w:p w14:paraId="4078F6B7" w14:textId="77777777" w:rsidR="00BB19B7" w:rsidRDefault="00BB19B7" w:rsidP="002A15B8">
            <w:pPr>
              <w:pStyle w:val="TAL"/>
              <w:rPr>
                <w:ins w:id="1551" w:author="Ericsson - Author" w:date="2023-10-24T10:04:00Z"/>
                <w:rFonts w:cs="Arial"/>
                <w:lang w:eastAsia="ja-JP"/>
              </w:rPr>
            </w:pPr>
          </w:p>
        </w:tc>
        <w:tc>
          <w:tcPr>
            <w:tcW w:w="2875" w:type="dxa"/>
          </w:tcPr>
          <w:p w14:paraId="7B9DB46D" w14:textId="77777777" w:rsidR="00BB19B7" w:rsidRDefault="00BB19B7" w:rsidP="002A15B8">
            <w:pPr>
              <w:pStyle w:val="TAL"/>
              <w:rPr>
                <w:ins w:id="1552" w:author="Ericsson - Author" w:date="2023-10-24T10:04:00Z"/>
                <w:rFonts w:cs="Arial"/>
                <w:lang w:eastAsia="ja-JP"/>
              </w:rPr>
            </w:pPr>
          </w:p>
        </w:tc>
      </w:tr>
      <w:tr w:rsidR="00BB19B7" w14:paraId="47C54AE0" w14:textId="77777777" w:rsidTr="002A15B8">
        <w:trPr>
          <w:ins w:id="1553" w:author="Ericsson - Author" w:date="2023-10-24T10:04:00Z"/>
        </w:trPr>
        <w:tc>
          <w:tcPr>
            <w:tcW w:w="2578" w:type="dxa"/>
          </w:tcPr>
          <w:p w14:paraId="173C09D4" w14:textId="77777777" w:rsidR="00BB19B7" w:rsidRDefault="00BB19B7" w:rsidP="001D6495">
            <w:pPr>
              <w:pStyle w:val="TAL"/>
              <w:ind w:left="227"/>
              <w:rPr>
                <w:ins w:id="1554" w:author="Ericsson - Author" w:date="2023-10-24T10:04:00Z"/>
                <w:rFonts w:cs="Arial"/>
                <w:iCs/>
                <w:lang w:val="en-US" w:eastAsia="ja-JP"/>
              </w:rPr>
            </w:pPr>
            <w:ins w:id="1555" w:author="Ericsson - Author" w:date="2023-10-24T10:04:00Z">
              <w:r>
                <w:rPr>
                  <w:rFonts w:cs="Arial"/>
                  <w:lang w:val="en-US" w:eastAsia="ja-JP"/>
                </w:rPr>
                <w:t>&gt;&gt;</w:t>
              </w:r>
              <w:r>
                <w:rPr>
                  <w:lang w:val="en-US" w:eastAsia="zh-CN"/>
                </w:rPr>
                <w:t>Global NG-RAN Cell Identity</w:t>
              </w:r>
            </w:ins>
          </w:p>
        </w:tc>
        <w:tc>
          <w:tcPr>
            <w:tcW w:w="1104" w:type="dxa"/>
          </w:tcPr>
          <w:p w14:paraId="7551BCBD" w14:textId="77777777" w:rsidR="00BB19B7" w:rsidRDefault="00BB19B7" w:rsidP="002A15B8">
            <w:pPr>
              <w:pStyle w:val="TAL"/>
              <w:rPr>
                <w:ins w:id="1556" w:author="Ericsson - Author" w:date="2023-10-24T10:04:00Z"/>
                <w:rFonts w:cs="Arial"/>
                <w:lang w:eastAsia="ja-JP"/>
              </w:rPr>
            </w:pPr>
            <w:ins w:id="1557" w:author="Ericsson - Author" w:date="2023-10-24T10:04:00Z">
              <w:r>
                <w:rPr>
                  <w:rFonts w:cs="Arial"/>
                  <w:lang w:eastAsia="ja-JP"/>
                </w:rPr>
                <w:t>M</w:t>
              </w:r>
            </w:ins>
          </w:p>
        </w:tc>
        <w:tc>
          <w:tcPr>
            <w:tcW w:w="1022" w:type="dxa"/>
          </w:tcPr>
          <w:p w14:paraId="5BC29DBD" w14:textId="77777777" w:rsidR="00BB19B7" w:rsidRDefault="00BB19B7" w:rsidP="002A15B8">
            <w:pPr>
              <w:pStyle w:val="TAL"/>
              <w:rPr>
                <w:ins w:id="1558" w:author="Ericsson - Author" w:date="2023-10-24T10:04:00Z"/>
                <w:rFonts w:cs="Arial"/>
                <w:lang w:eastAsia="ja-JP"/>
              </w:rPr>
            </w:pPr>
          </w:p>
        </w:tc>
        <w:tc>
          <w:tcPr>
            <w:tcW w:w="1945" w:type="dxa"/>
          </w:tcPr>
          <w:p w14:paraId="542A37E5" w14:textId="77777777" w:rsidR="00BB19B7" w:rsidRDefault="00BB19B7" w:rsidP="002A15B8">
            <w:pPr>
              <w:pStyle w:val="TAL"/>
              <w:rPr>
                <w:ins w:id="1559" w:author="Ericsson - Author" w:date="2023-10-24T10:04:00Z"/>
                <w:rFonts w:cs="Arial"/>
                <w:lang w:eastAsia="ja-JP"/>
              </w:rPr>
            </w:pPr>
            <w:ins w:id="1560" w:author="Ericsson - Author" w:date="2023-10-24T10:04:00Z">
              <w:r>
                <w:rPr>
                  <w:rFonts w:cs="Arial"/>
                  <w:lang w:eastAsia="ja-JP"/>
                </w:rPr>
                <w:t>9.2.2.</w:t>
              </w:r>
              <w:r>
                <w:rPr>
                  <w:lang w:eastAsia="zh-CN"/>
                </w:rPr>
                <w:t>27</w:t>
              </w:r>
            </w:ins>
          </w:p>
        </w:tc>
        <w:tc>
          <w:tcPr>
            <w:tcW w:w="2875" w:type="dxa"/>
          </w:tcPr>
          <w:p w14:paraId="72AF3D08" w14:textId="77777777" w:rsidR="00BB19B7" w:rsidRDefault="00BB19B7" w:rsidP="002A15B8">
            <w:pPr>
              <w:pStyle w:val="TAL"/>
              <w:rPr>
                <w:ins w:id="1561" w:author="Ericsson - Author" w:date="2023-10-24T10:04:00Z"/>
                <w:rFonts w:cs="Arial"/>
                <w:lang w:eastAsia="ja-JP"/>
              </w:rPr>
            </w:pPr>
          </w:p>
        </w:tc>
      </w:tr>
      <w:tr w:rsidR="00BB19B7" w14:paraId="673D665C" w14:textId="77777777" w:rsidTr="002A15B8">
        <w:trPr>
          <w:ins w:id="1562" w:author="Ericsson - Author" w:date="2023-10-24T10:04:00Z"/>
        </w:trPr>
        <w:tc>
          <w:tcPr>
            <w:tcW w:w="2578" w:type="dxa"/>
          </w:tcPr>
          <w:p w14:paraId="76D64DA9" w14:textId="77777777" w:rsidR="00BB19B7" w:rsidRDefault="00BB19B7" w:rsidP="002A15B8">
            <w:pPr>
              <w:pStyle w:val="TAL"/>
              <w:ind w:left="227"/>
              <w:rPr>
                <w:ins w:id="1563" w:author="Ericsson - Author" w:date="2023-10-24T10:04:00Z"/>
                <w:rFonts w:cs="Arial"/>
                <w:lang w:val="en-US" w:eastAsia="ja-JP"/>
              </w:rPr>
            </w:pPr>
            <w:ins w:id="1564"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66E47E1" w14:textId="77777777" w:rsidR="00BB19B7" w:rsidRDefault="00BB19B7" w:rsidP="002A15B8">
            <w:pPr>
              <w:pStyle w:val="TAL"/>
              <w:rPr>
                <w:ins w:id="1565" w:author="Ericsson - Author" w:date="2023-10-24T10:04:00Z"/>
                <w:rFonts w:cs="Arial"/>
                <w:lang w:val="en-US" w:eastAsia="zh-CN"/>
              </w:rPr>
            </w:pPr>
            <w:ins w:id="1566" w:author="Ericsson - Author" w:date="2023-10-24T10:04:00Z">
              <w:r>
                <w:rPr>
                  <w:rFonts w:cs="Arial" w:hint="eastAsia"/>
                  <w:lang w:val="en-US" w:eastAsia="zh-CN"/>
                </w:rPr>
                <w:t>M</w:t>
              </w:r>
            </w:ins>
          </w:p>
        </w:tc>
        <w:tc>
          <w:tcPr>
            <w:tcW w:w="1022" w:type="dxa"/>
          </w:tcPr>
          <w:p w14:paraId="1FC84367" w14:textId="77777777" w:rsidR="00BB19B7" w:rsidRDefault="00BB19B7" w:rsidP="002A15B8">
            <w:pPr>
              <w:pStyle w:val="TAL"/>
              <w:rPr>
                <w:ins w:id="1567" w:author="Ericsson - Author" w:date="2023-10-24T10:04:00Z"/>
                <w:rFonts w:cs="Arial"/>
                <w:lang w:eastAsia="ja-JP"/>
              </w:rPr>
            </w:pPr>
          </w:p>
        </w:tc>
        <w:tc>
          <w:tcPr>
            <w:tcW w:w="1945" w:type="dxa"/>
          </w:tcPr>
          <w:p w14:paraId="60CE96E4" w14:textId="77777777" w:rsidR="00BB19B7" w:rsidRDefault="00BB19B7" w:rsidP="002A15B8">
            <w:pPr>
              <w:pStyle w:val="TAL"/>
              <w:rPr>
                <w:ins w:id="1568" w:author="Ericsson - Author" w:date="2023-10-24T10:04:00Z"/>
                <w:rFonts w:cs="Arial"/>
                <w:lang w:eastAsia="ja-JP"/>
              </w:rPr>
            </w:pPr>
            <w:ins w:id="1569" w:author="Ericsson - Author" w:date="2023-10-24T10:04:00Z">
              <w:r>
                <w:rPr>
                  <w:rFonts w:cs="Arial"/>
                  <w:lang w:eastAsia="ja-JP"/>
                </w:rPr>
                <w:t>INTEGER (0..4095)</w:t>
              </w:r>
            </w:ins>
          </w:p>
        </w:tc>
        <w:tc>
          <w:tcPr>
            <w:tcW w:w="2875" w:type="dxa"/>
          </w:tcPr>
          <w:p w14:paraId="707F85D0" w14:textId="3B87ECB8" w:rsidR="00BB19B7" w:rsidRDefault="00BB19B7" w:rsidP="002A15B8">
            <w:pPr>
              <w:pStyle w:val="TAL"/>
              <w:rPr>
                <w:ins w:id="1570" w:author="Ericsson - Author" w:date="2023-10-24T10:04:00Z"/>
                <w:rFonts w:cs="Arial"/>
                <w:lang w:val="en-US" w:eastAsia="ja-JP"/>
              </w:rPr>
            </w:pPr>
            <w:ins w:id="1571"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w:t>
              </w:r>
              <w:proofErr w:type="gramStart"/>
              <w:r>
                <w:rPr>
                  <w:rFonts w:cs="Arial"/>
                  <w:lang w:val="en-US" w:eastAsia="ja-JP"/>
                </w:rPr>
                <w:t>cell,</w:t>
              </w:r>
              <w:proofErr w:type="gramEnd"/>
              <w:r>
                <w:rPr>
                  <w:rFonts w:cs="Arial"/>
                  <w:lang w:val="en-US" w:eastAsia="ja-JP"/>
                </w:rPr>
                <w:t xml:space="preserve"> or set of NG-RAN cells in seconds</w:t>
              </w:r>
              <w:del w:id="1572" w:author="CATT" w:date="2023-10-27T16:44:00Z">
                <w:r w:rsidDel="002A15B8">
                  <w:rPr>
                    <w:rFonts w:cs="Arial"/>
                    <w:lang w:val="en-US" w:eastAsia="zh-CN"/>
                  </w:rPr>
                  <w:delText>(FFS on the  meaning of the set of NG-RAN cells)</w:delText>
                </w:r>
              </w:del>
              <w:r>
                <w:rPr>
                  <w:rFonts w:cs="Arial"/>
                  <w:lang w:val="en-US" w:eastAsia="ja-JP"/>
                </w:rPr>
                <w:t>. If the duration is more than 4095s, this IE is set to 4095.</w:t>
              </w:r>
            </w:ins>
          </w:p>
        </w:tc>
      </w:tr>
    </w:tbl>
    <w:p w14:paraId="3BD0FE4B" w14:textId="77777777" w:rsidR="00BB19B7" w:rsidRDefault="00BB19B7" w:rsidP="001D6495">
      <w:pPr>
        <w:rPr>
          <w:ins w:id="1573" w:author="Ericsson - Author" w:date="2023-10-24T10:04:00Z"/>
        </w:rPr>
      </w:pPr>
    </w:p>
    <w:p w14:paraId="5DFE1666" w14:textId="5DF1F0F7" w:rsidR="00B25B0C" w:rsidRDefault="00B25B0C" w:rsidP="00B25B0C">
      <w:pPr>
        <w:pStyle w:val="4"/>
        <w:rPr>
          <w:ins w:id="1574" w:author="Ericsson - Author" w:date="2023-10-24T10:04:00Z"/>
        </w:rPr>
      </w:pPr>
      <w:ins w:id="1575" w:author="Ericsson - Author" w:date="2023-10-24T10:04:00Z">
        <w:r w:rsidRPr="00FD0425">
          <w:t>9.2.3</w:t>
        </w:r>
        <w:proofErr w:type="gramStart"/>
        <w:r w:rsidRPr="00FD0425">
          <w:t>.</w:t>
        </w:r>
        <w:r>
          <w:t>M</w:t>
        </w:r>
        <w:proofErr w:type="gramEnd"/>
        <w:r w:rsidRPr="00FD0425">
          <w:tab/>
        </w:r>
        <w:r w:rsidR="00B51A69">
          <w:t>Data Collection</w:t>
        </w:r>
        <w:r>
          <w:t xml:space="preserve"> ID</w:t>
        </w:r>
      </w:ins>
      <w:ins w:id="1576" w:author="CATT" w:date="2023-10-27T14:35:00Z">
        <w:r w:rsidR="00D83469">
          <w:rPr>
            <w:rFonts w:hint="eastAsia"/>
            <w:lang w:eastAsia="zh-CN"/>
          </w:rPr>
          <w:t xml:space="preserve"> To Setup List</w:t>
        </w:r>
      </w:ins>
      <w:ins w:id="1577" w:author="Ericsson - Author" w:date="2023-10-24T10:04:00Z">
        <w:r>
          <w:t xml:space="preserve"> </w:t>
        </w:r>
      </w:ins>
    </w:p>
    <w:p w14:paraId="77AE30C7" w14:textId="6A21B7C3" w:rsidR="00B25B0C" w:rsidRDefault="00B25B0C" w:rsidP="00B25B0C">
      <w:pPr>
        <w:rPr>
          <w:ins w:id="1578" w:author="Ericsson - Author" w:date="2023-10-24T10:04:00Z"/>
        </w:rPr>
      </w:pPr>
      <w:ins w:id="1579" w:author="Ericsson - Author" w:date="2023-10-24T10:04:00Z">
        <w:r w:rsidRPr="00DC1194">
          <w:t xml:space="preserve">This IE </w:t>
        </w:r>
        <w:r>
          <w:t xml:space="preserve">indicates the NG-RAN Node Measurement IDs which identify a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2A15B8">
        <w:trPr>
          <w:ins w:id="1580"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2A15B8">
            <w:pPr>
              <w:pStyle w:val="TAH"/>
              <w:rPr>
                <w:ins w:id="1581" w:author="Ericsson - Author" w:date="2023-10-24T10:04:00Z"/>
                <w:rFonts w:eastAsia="Malgun Gothic"/>
              </w:rPr>
            </w:pPr>
            <w:ins w:id="1582"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2A15B8">
            <w:pPr>
              <w:pStyle w:val="TAH"/>
              <w:rPr>
                <w:ins w:id="1583" w:author="Ericsson - Author" w:date="2023-10-24T10:04:00Z"/>
                <w:rFonts w:eastAsia="Malgun Gothic"/>
              </w:rPr>
            </w:pPr>
            <w:ins w:id="1584"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2A15B8">
            <w:pPr>
              <w:pStyle w:val="TAH"/>
              <w:rPr>
                <w:ins w:id="1585" w:author="Ericsson - Author" w:date="2023-10-24T10:04:00Z"/>
                <w:rFonts w:eastAsia="Malgun Gothic"/>
              </w:rPr>
            </w:pPr>
            <w:ins w:id="1586"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2A15B8">
            <w:pPr>
              <w:pStyle w:val="TAH"/>
              <w:rPr>
                <w:ins w:id="1587" w:author="Ericsson - Author" w:date="2023-10-24T10:04:00Z"/>
                <w:rFonts w:eastAsia="Malgun Gothic"/>
              </w:rPr>
            </w:pPr>
            <w:ins w:id="1588"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2A15B8">
            <w:pPr>
              <w:pStyle w:val="TAH"/>
              <w:rPr>
                <w:ins w:id="1589" w:author="Ericsson - Author" w:date="2023-10-24T10:04:00Z"/>
                <w:rFonts w:eastAsia="Malgun Gothic"/>
              </w:rPr>
            </w:pPr>
            <w:ins w:id="1590" w:author="Ericsson - Author" w:date="2023-10-24T10:04:00Z">
              <w:r w:rsidRPr="00DC1194">
                <w:rPr>
                  <w:rFonts w:eastAsia="Malgun Gothic"/>
                </w:rPr>
                <w:t>Semantics Description</w:t>
              </w:r>
            </w:ins>
          </w:p>
        </w:tc>
      </w:tr>
      <w:tr w:rsidR="00D83469" w:rsidRPr="00CD552C" w14:paraId="5350678A" w14:textId="77777777" w:rsidTr="002A15B8">
        <w:trPr>
          <w:ins w:id="1591" w:author="CATT" w:date="2023-10-27T14:35:00Z"/>
        </w:trPr>
        <w:tc>
          <w:tcPr>
            <w:tcW w:w="2451" w:type="dxa"/>
            <w:tcBorders>
              <w:top w:val="single" w:sz="4" w:space="0" w:color="auto"/>
              <w:left w:val="single" w:sz="4" w:space="0" w:color="auto"/>
              <w:bottom w:val="single" w:sz="4" w:space="0" w:color="auto"/>
              <w:right w:val="single" w:sz="4" w:space="0" w:color="auto"/>
            </w:tcBorders>
          </w:tcPr>
          <w:p w14:paraId="7DB65716" w14:textId="457F9355" w:rsidR="00D83469" w:rsidRPr="00D83469" w:rsidRDefault="00D83469">
            <w:pPr>
              <w:pStyle w:val="TAH"/>
              <w:jc w:val="left"/>
              <w:rPr>
                <w:ins w:id="1592" w:author="CATT" w:date="2023-10-27T14:35:00Z"/>
                <w:b w:val="0"/>
                <w:lang w:eastAsia="zh-CN"/>
                <w:rPrChange w:id="1593" w:author="CATT" w:date="2023-10-27T14:36:00Z">
                  <w:rPr>
                    <w:ins w:id="1594" w:author="CATT" w:date="2023-10-27T14:35:00Z"/>
                    <w:rFonts w:eastAsia="Malgun Gothic"/>
                  </w:rPr>
                </w:rPrChange>
              </w:rPr>
              <w:pPrChange w:id="1595" w:author="CATT" w:date="2023-10-27T14:36:00Z">
                <w:pPr>
                  <w:pStyle w:val="TAH"/>
                </w:pPr>
              </w:pPrChange>
            </w:pPr>
            <w:ins w:id="1596" w:author="CATT" w:date="2023-10-27T14:36:00Z">
              <w:r w:rsidRPr="00D83469">
                <w:rPr>
                  <w:rFonts w:eastAsia="Malgun Gothic"/>
                  <w:b w:val="0"/>
                  <w:rPrChange w:id="1597" w:author="CATT" w:date="2023-10-27T14:36:00Z">
                    <w:rPr>
                      <w:rFonts w:eastAsia="Malgun Gothic"/>
                    </w:rPr>
                  </w:rPrChange>
                </w:rPr>
                <w:t xml:space="preserve">Data Collection ID To Setup </w:t>
              </w:r>
              <w:r w:rsidRPr="00D83469">
                <w:rPr>
                  <w:b w:val="0"/>
                  <w:lang w:eastAsia="zh-CN"/>
                  <w:rPrChange w:id="1598" w:author="CATT" w:date="2023-10-27T14:36:00Z">
                    <w:rPr>
                      <w:lang w:eastAsia="zh-CN"/>
                    </w:rPr>
                  </w:rPrChange>
                </w:rPr>
                <w:t>Item</w:t>
              </w:r>
            </w:ins>
          </w:p>
        </w:tc>
        <w:tc>
          <w:tcPr>
            <w:tcW w:w="1077" w:type="dxa"/>
            <w:tcBorders>
              <w:top w:val="single" w:sz="4" w:space="0" w:color="auto"/>
              <w:left w:val="single" w:sz="4" w:space="0" w:color="auto"/>
              <w:bottom w:val="single" w:sz="4" w:space="0" w:color="auto"/>
              <w:right w:val="single" w:sz="4" w:space="0" w:color="auto"/>
            </w:tcBorders>
          </w:tcPr>
          <w:p w14:paraId="5737D6B6" w14:textId="77777777" w:rsidR="00D83469" w:rsidRPr="00D83469" w:rsidRDefault="00D83469" w:rsidP="002A15B8">
            <w:pPr>
              <w:pStyle w:val="TAH"/>
              <w:rPr>
                <w:ins w:id="1599" w:author="CATT" w:date="2023-10-27T14:35:00Z"/>
                <w:rFonts w:eastAsia="Malgun Gothic"/>
                <w:b w:val="0"/>
                <w:rPrChange w:id="1600" w:author="CATT" w:date="2023-10-27T14:36:00Z">
                  <w:rPr>
                    <w:ins w:id="1601" w:author="CATT" w:date="2023-10-27T14:35:00Z"/>
                    <w:rFonts w:eastAsia="Malgun Gothic"/>
                  </w:rPr>
                </w:rPrChange>
              </w:rPr>
            </w:pPr>
          </w:p>
        </w:tc>
        <w:tc>
          <w:tcPr>
            <w:tcW w:w="1077" w:type="dxa"/>
            <w:tcBorders>
              <w:top w:val="single" w:sz="4" w:space="0" w:color="auto"/>
              <w:left w:val="single" w:sz="4" w:space="0" w:color="auto"/>
              <w:bottom w:val="single" w:sz="4" w:space="0" w:color="auto"/>
              <w:right w:val="single" w:sz="4" w:space="0" w:color="auto"/>
            </w:tcBorders>
          </w:tcPr>
          <w:p w14:paraId="1434D75E" w14:textId="33E2CCD7" w:rsidR="00D83469" w:rsidRPr="00D83469" w:rsidRDefault="00D83469" w:rsidP="002A15B8">
            <w:pPr>
              <w:pStyle w:val="TAH"/>
              <w:rPr>
                <w:ins w:id="1602" w:author="CATT" w:date="2023-10-27T14:35:00Z"/>
                <w:rFonts w:eastAsia="Malgun Gothic"/>
                <w:b w:val="0"/>
                <w:rPrChange w:id="1603" w:author="CATT" w:date="2023-10-27T14:36:00Z">
                  <w:rPr>
                    <w:ins w:id="1604" w:author="CATT" w:date="2023-10-27T14:35:00Z"/>
                    <w:rFonts w:eastAsia="Malgun Gothic"/>
                  </w:rPr>
                </w:rPrChange>
              </w:rPr>
            </w:pPr>
            <w:ins w:id="1605" w:author="CATT" w:date="2023-10-27T14:36:00Z">
              <w:r w:rsidRPr="00D83469">
                <w:rPr>
                  <w:rFonts w:eastAsia="Malgun Gothic"/>
                  <w:b w:val="0"/>
                  <w:rPrChange w:id="1606" w:author="CATT" w:date="2023-10-27T14:36:00Z">
                    <w:rPr>
                      <w:rFonts w:eastAsia="Malgun Gothic"/>
                    </w:rPr>
                  </w:rPrChange>
                </w:rPr>
                <w:t>1..&lt;</w:t>
              </w:r>
              <w:proofErr w:type="spellStart"/>
              <w:r w:rsidRPr="00D83469">
                <w:rPr>
                  <w:rFonts w:eastAsia="Malgun Gothic"/>
                  <w:b w:val="0"/>
                  <w:rPrChange w:id="1607" w:author="CATT" w:date="2023-10-27T14:36:00Z">
                    <w:rPr>
                      <w:rFonts w:eastAsia="Malgun Gothic"/>
                    </w:rPr>
                  </w:rPrChange>
                </w:rPr>
                <w:t>maxnoofDataCollection</w:t>
              </w:r>
              <w:proofErr w:type="spellEnd"/>
              <w:r w:rsidRPr="00D83469">
                <w:rPr>
                  <w:rFonts w:eastAsia="Malgun Gothic"/>
                  <w:b w:val="0"/>
                  <w:rPrChange w:id="1608" w:author="CATT" w:date="2023-10-27T14:36:00Z">
                    <w:rPr>
                      <w:rFonts w:eastAsia="Malgun Gothic"/>
                    </w:rPr>
                  </w:rPrChange>
                </w:rPr>
                <w:t>&gt;</w:t>
              </w:r>
            </w:ins>
          </w:p>
        </w:tc>
        <w:tc>
          <w:tcPr>
            <w:tcW w:w="2234" w:type="dxa"/>
            <w:tcBorders>
              <w:top w:val="single" w:sz="4" w:space="0" w:color="auto"/>
              <w:left w:val="single" w:sz="4" w:space="0" w:color="auto"/>
              <w:bottom w:val="single" w:sz="4" w:space="0" w:color="auto"/>
              <w:right w:val="single" w:sz="4" w:space="0" w:color="auto"/>
            </w:tcBorders>
          </w:tcPr>
          <w:p w14:paraId="4A36DD0E" w14:textId="77777777" w:rsidR="00D83469" w:rsidRPr="00DC1194" w:rsidRDefault="00D83469" w:rsidP="002A15B8">
            <w:pPr>
              <w:pStyle w:val="TAH"/>
              <w:rPr>
                <w:ins w:id="1609" w:author="CATT" w:date="2023-10-27T14:35: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5CB4CDC" w14:textId="77777777" w:rsidR="00D83469" w:rsidRPr="00DC1194" w:rsidRDefault="00D83469" w:rsidP="002A15B8">
            <w:pPr>
              <w:pStyle w:val="TAH"/>
              <w:rPr>
                <w:ins w:id="1610" w:author="CATT" w:date="2023-10-27T14:35:00Z"/>
                <w:rFonts w:eastAsia="Malgun Gothic"/>
              </w:rPr>
            </w:pPr>
          </w:p>
        </w:tc>
      </w:tr>
      <w:tr w:rsidR="00B25B0C" w:rsidRPr="00CD552C" w14:paraId="28BD0033" w14:textId="77777777" w:rsidTr="002A15B8">
        <w:trPr>
          <w:ins w:id="1611"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0E48B0CD" w14:textId="6D35359D" w:rsidR="00B25B0C" w:rsidRPr="00DC1194" w:rsidRDefault="00D83469" w:rsidP="002A15B8">
            <w:pPr>
              <w:pStyle w:val="TAL"/>
              <w:rPr>
                <w:ins w:id="1612" w:author="Ericsson - Author" w:date="2023-10-24T10:04:00Z"/>
                <w:rFonts w:eastAsia="Malgun Gothic"/>
              </w:rPr>
            </w:pPr>
            <w:ins w:id="1613" w:author="CATT" w:date="2023-10-27T14:37:00Z">
              <w:r>
                <w:rPr>
                  <w:rFonts w:cs="Arial"/>
                  <w:lang w:val="en-US" w:eastAsia="ja-JP"/>
                </w:rPr>
                <w:t>&gt;</w:t>
              </w:r>
            </w:ins>
            <w:ins w:id="1614" w:author="Ericsson - Author" w:date="2023-10-24T10:04:00Z">
              <w:r w:rsidR="00B25B0C">
                <w:rPr>
                  <w:lang w:eastAsia="ja-JP"/>
                </w:rPr>
                <w:t>NG-RAN node</w:t>
              </w:r>
              <w:r w:rsidR="00B25B0C" w:rsidRPr="00AA5DA2">
                <w:rPr>
                  <w:lang w:eastAsia="ja-JP"/>
                </w:rPr>
                <w:t xml:space="preserve">1 </w:t>
              </w:r>
              <w:r w:rsidR="00B25B0C">
                <w:rPr>
                  <w:lang w:eastAsia="ja-JP"/>
                </w:rPr>
                <w:t>Measurement</w:t>
              </w:r>
              <w:r w:rsidR="00B25B0C" w:rsidRPr="00AA5DA2">
                <w:rPr>
                  <w:lang w:eastAsia="ja-JP"/>
                </w:rPr>
                <w:t xml:space="preserve"> ID</w:t>
              </w:r>
              <w:r w:rsidR="00B25B0C">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2A15B8">
            <w:pPr>
              <w:pStyle w:val="TAL"/>
              <w:rPr>
                <w:ins w:id="1615" w:author="Ericsson - Author" w:date="2023-10-24T10:04:00Z"/>
                <w:rFonts w:eastAsia="Malgun Gothic"/>
              </w:rPr>
            </w:pPr>
            <w:ins w:id="1616"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2A15B8">
            <w:pPr>
              <w:pStyle w:val="TAL"/>
              <w:rPr>
                <w:ins w:id="1617"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2A15B8">
            <w:pPr>
              <w:pStyle w:val="TAL"/>
              <w:rPr>
                <w:ins w:id="1618" w:author="Ericsson - Author" w:date="2023-10-24T10:04:00Z"/>
                <w:lang w:eastAsia="zh-CN"/>
              </w:rPr>
            </w:pPr>
            <w:ins w:id="1619" w:author="Ericsson - Author" w:date="2023-10-24T10:0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1E8089E" w:rsidR="00B25B0C" w:rsidRPr="00CD552C" w:rsidRDefault="00B25B0C" w:rsidP="002A15B8">
            <w:pPr>
              <w:pStyle w:val="TAL"/>
              <w:rPr>
                <w:ins w:id="1620" w:author="Ericsson - Author" w:date="2023-10-24T10:04:00Z"/>
                <w:bCs/>
                <w:lang w:eastAsia="zh-CN"/>
              </w:rPr>
            </w:pPr>
            <w:ins w:id="1621" w:author="Ericsson - Author" w:date="2023-10-24T10:04:00Z">
              <w:r>
                <w:rPr>
                  <w:lang w:eastAsia="ja-JP"/>
                </w:rPr>
                <w:t xml:space="preserve">Together with NG-RAN node2 Measurement ID, identifies a </w:t>
              </w:r>
              <w:r w:rsidR="00892390">
                <w:rPr>
                  <w:lang w:eastAsia="ja-JP"/>
                </w:rPr>
                <w:t xml:space="preserve">Data Collection </w:t>
              </w:r>
              <w:r>
                <w:rPr>
                  <w:lang w:eastAsia="ja-JP"/>
                </w:rPr>
                <w:t>Reporting context.</w:t>
              </w:r>
            </w:ins>
          </w:p>
        </w:tc>
      </w:tr>
      <w:tr w:rsidR="00B25B0C" w:rsidRPr="00CD552C" w14:paraId="57CAEAE6" w14:textId="77777777" w:rsidTr="002A15B8">
        <w:trPr>
          <w:ins w:id="1622"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5BD5D8B" w14:textId="5860F949" w:rsidR="00B25B0C" w:rsidRPr="00DC1194" w:rsidRDefault="00D83469" w:rsidP="002A15B8">
            <w:pPr>
              <w:pStyle w:val="TAL"/>
              <w:rPr>
                <w:ins w:id="1623" w:author="Ericsson - Author" w:date="2023-10-24T10:04:00Z"/>
                <w:rFonts w:eastAsia="Malgun Gothic"/>
              </w:rPr>
            </w:pPr>
            <w:ins w:id="1624" w:author="CATT" w:date="2023-10-27T14:37:00Z">
              <w:r>
                <w:rPr>
                  <w:rFonts w:cs="Arial"/>
                  <w:lang w:val="en-US" w:eastAsia="ja-JP"/>
                </w:rPr>
                <w:t>&gt;</w:t>
              </w:r>
            </w:ins>
            <w:ins w:id="1625" w:author="Ericsson - Author" w:date="2023-10-24T10:04:00Z">
              <w:r w:rsidR="00B25B0C">
                <w:rPr>
                  <w:lang w:eastAsia="ja-JP"/>
                </w:rPr>
                <w:t>NG-RAN node2</w:t>
              </w:r>
              <w:r w:rsidR="00B25B0C" w:rsidRPr="00AA5DA2">
                <w:rPr>
                  <w:lang w:eastAsia="ja-JP"/>
                </w:rPr>
                <w:t xml:space="preserve"> </w:t>
              </w:r>
              <w:r w:rsidR="00B25B0C">
                <w:rPr>
                  <w:lang w:eastAsia="ja-JP"/>
                </w:rPr>
                <w:t>Measurement</w:t>
              </w:r>
              <w:r w:rsidR="00B25B0C" w:rsidRPr="00AA5DA2">
                <w:rPr>
                  <w:lang w:eastAsia="ja-JP"/>
                </w:rPr>
                <w:t xml:space="preserve"> ID</w:t>
              </w:r>
              <w:r w:rsidR="00B25B0C">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2A15B8">
            <w:pPr>
              <w:pStyle w:val="TAL"/>
              <w:rPr>
                <w:ins w:id="1626" w:author="Ericsson - Author" w:date="2023-10-24T10:04:00Z"/>
                <w:rFonts w:eastAsia="Malgun Gothic"/>
              </w:rPr>
            </w:pPr>
            <w:ins w:id="1627"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2A15B8">
            <w:pPr>
              <w:pStyle w:val="TAL"/>
              <w:rPr>
                <w:ins w:id="1628"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2A15B8">
            <w:pPr>
              <w:pStyle w:val="TAL"/>
              <w:rPr>
                <w:ins w:id="1629" w:author="Ericsson - Author" w:date="2023-10-24T10:04:00Z"/>
                <w:lang w:eastAsia="zh-CN"/>
              </w:rPr>
            </w:pPr>
            <w:ins w:id="1630" w:author="Ericsson - Author" w:date="2023-10-24T10:0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694F223E" w:rsidR="00B25B0C" w:rsidRPr="00CD552C" w:rsidRDefault="00B25B0C" w:rsidP="002A15B8">
            <w:pPr>
              <w:pStyle w:val="TAL"/>
              <w:rPr>
                <w:ins w:id="1631" w:author="Ericsson - Author" w:date="2023-10-24T10:04:00Z"/>
                <w:bCs/>
                <w:lang w:eastAsia="zh-CN"/>
              </w:rPr>
            </w:pPr>
            <w:ins w:id="1632" w:author="Ericsson - Author" w:date="2023-10-24T10:04:00Z">
              <w:r>
                <w:rPr>
                  <w:lang w:eastAsia="ja-JP"/>
                </w:rPr>
                <w:t xml:space="preserve">Together with NG-RAN node1 Measurement ID, identifies a </w:t>
              </w:r>
              <w:r w:rsidR="00892390">
                <w:rPr>
                  <w:lang w:eastAsia="ja-JP"/>
                </w:rPr>
                <w:t xml:space="preserve">Data Collection </w:t>
              </w:r>
              <w:r>
                <w:rPr>
                  <w:lang w:eastAsia="ja-JP"/>
                </w:rPr>
                <w:t>Reporting context.</w:t>
              </w:r>
            </w:ins>
          </w:p>
        </w:tc>
      </w:tr>
    </w:tbl>
    <w:p w14:paraId="76E4F30C" w14:textId="77777777" w:rsidR="00B25B0C" w:rsidRDefault="00B25B0C" w:rsidP="001D6495">
      <w:pPr>
        <w:rPr>
          <w:ins w:id="1633" w:author="Ericsson - Author" w:date="2023-10-24T10:04:00Z"/>
        </w:rPr>
      </w:pPr>
    </w:p>
    <w:p w14:paraId="3C72425B" w14:textId="002083E7" w:rsidR="005539D5" w:rsidRDefault="005539D5" w:rsidP="005539D5">
      <w:pPr>
        <w:pStyle w:val="4"/>
        <w:rPr>
          <w:ins w:id="1634" w:author="Ericsson - Author" w:date="2023-10-24T10:04:00Z"/>
        </w:rPr>
      </w:pPr>
      <w:ins w:id="1635" w:author="Ericsson - Author" w:date="2023-10-24T10:04:00Z">
        <w:r>
          <w:t>9.2.3</w:t>
        </w:r>
        <w:proofErr w:type="gramStart"/>
        <w:r>
          <w:t>.N</w:t>
        </w:r>
        <w:proofErr w:type="gramEnd"/>
        <w:r>
          <w:tab/>
          <w:t xml:space="preserve">UE Performance Configuration </w:t>
        </w:r>
        <w:del w:id="1636" w:author="CATT" w:date="2023-10-27T16:45:00Z">
          <w:r w:rsidDel="002A15B8">
            <w:rPr>
              <w:highlight w:val="yellow"/>
            </w:rPr>
            <w:delText>(FFS on the name)</w:delText>
          </w:r>
        </w:del>
      </w:ins>
    </w:p>
    <w:p w14:paraId="06686E36" w14:textId="77777777" w:rsidR="005539D5" w:rsidRDefault="005539D5" w:rsidP="005539D5">
      <w:pPr>
        <w:rPr>
          <w:ins w:id="1637" w:author="Ericsson - Author" w:date="2023-10-24T10:04:00Z"/>
        </w:rPr>
      </w:pPr>
      <w:ins w:id="1638"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539D5" w14:paraId="7804C2FD" w14:textId="77777777" w:rsidTr="002A15B8">
        <w:trPr>
          <w:ins w:id="163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58B63A" w14:textId="77777777" w:rsidR="005539D5" w:rsidRDefault="005539D5" w:rsidP="002A15B8">
            <w:pPr>
              <w:pStyle w:val="TAH"/>
              <w:rPr>
                <w:ins w:id="1640" w:author="Ericsson - Author" w:date="2023-10-24T10:04:00Z"/>
                <w:rFonts w:eastAsia="Malgun Gothic"/>
              </w:rPr>
            </w:pPr>
            <w:ins w:id="1641" w:author="Ericsson - Author" w:date="2023-10-24T10:04: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3953BA25" w14:textId="77777777" w:rsidR="005539D5" w:rsidRDefault="005539D5" w:rsidP="002A15B8">
            <w:pPr>
              <w:pStyle w:val="TAH"/>
              <w:rPr>
                <w:ins w:id="1642" w:author="Ericsson - Author" w:date="2023-10-24T10:04:00Z"/>
                <w:rFonts w:eastAsia="Malgun Gothic"/>
              </w:rPr>
            </w:pPr>
            <w:ins w:id="1643"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C18E6A5" w14:textId="77777777" w:rsidR="005539D5" w:rsidRDefault="005539D5" w:rsidP="002A15B8">
            <w:pPr>
              <w:pStyle w:val="TAH"/>
              <w:rPr>
                <w:ins w:id="1644" w:author="Ericsson - Author" w:date="2023-10-24T10:04:00Z"/>
                <w:rFonts w:eastAsia="Malgun Gothic"/>
              </w:rPr>
            </w:pPr>
            <w:ins w:id="1645"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55338A" w14:textId="77777777" w:rsidR="005539D5" w:rsidRDefault="005539D5" w:rsidP="002A15B8">
            <w:pPr>
              <w:pStyle w:val="TAH"/>
              <w:rPr>
                <w:ins w:id="1646" w:author="Ericsson - Author" w:date="2023-10-24T10:04:00Z"/>
                <w:rFonts w:eastAsia="Malgun Gothic"/>
              </w:rPr>
            </w:pPr>
            <w:ins w:id="1647"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9A708AD" w14:textId="77777777" w:rsidR="005539D5" w:rsidRDefault="005539D5" w:rsidP="002A15B8">
            <w:pPr>
              <w:pStyle w:val="TAH"/>
              <w:rPr>
                <w:ins w:id="1648" w:author="Ericsson - Author" w:date="2023-10-24T10:04:00Z"/>
                <w:rFonts w:eastAsia="Malgun Gothic"/>
              </w:rPr>
            </w:pPr>
            <w:ins w:id="1649" w:author="Ericsson - Author" w:date="2023-10-24T10:04:00Z">
              <w:r>
                <w:rPr>
                  <w:rFonts w:eastAsia="Malgun Gothic"/>
                </w:rPr>
                <w:t>Semantics Description</w:t>
              </w:r>
            </w:ins>
          </w:p>
        </w:tc>
      </w:tr>
      <w:tr w:rsidR="005539D5" w14:paraId="053F58AA" w14:textId="77777777" w:rsidTr="002A15B8">
        <w:trPr>
          <w:ins w:id="1650"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9B9648F" w14:textId="297FAC7F" w:rsidR="005539D5" w:rsidRDefault="005539D5" w:rsidP="00C03CEB">
            <w:pPr>
              <w:pStyle w:val="TAL"/>
              <w:rPr>
                <w:ins w:id="1651" w:author="Ericsson - Author" w:date="2023-10-24T10:04:00Z"/>
                <w:rFonts w:eastAsia="Malgun Gothic"/>
              </w:rPr>
            </w:pPr>
            <w:ins w:id="1652" w:author="Ericsson - Author" w:date="2023-10-24T10:04:00Z">
              <w:r>
                <w:rPr>
                  <w:lang w:eastAsia="zh-CN"/>
                </w:rPr>
                <w:t xml:space="preserve">Measurement Collection Duration </w:t>
              </w:r>
              <w:del w:id="1653" w:author="CATT" w:date="2023-10-27T15:17:00Z">
                <w:r w:rsidDel="00C03CEB">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0853BD82" w14:textId="77777777" w:rsidR="005539D5" w:rsidRDefault="005539D5" w:rsidP="002A15B8">
            <w:pPr>
              <w:pStyle w:val="TAL"/>
              <w:rPr>
                <w:ins w:id="1654" w:author="Ericsson - Author" w:date="2023-10-24T10:04:00Z"/>
                <w:rFonts w:eastAsia="Malgun Gothic"/>
              </w:rPr>
            </w:pPr>
            <w:ins w:id="1655"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F99EBDC" w14:textId="77777777" w:rsidR="005539D5" w:rsidRDefault="005539D5" w:rsidP="002A15B8">
            <w:pPr>
              <w:pStyle w:val="TAL"/>
              <w:rPr>
                <w:ins w:id="1656"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FA2347" w14:textId="15411FF4" w:rsidR="005539D5" w:rsidRDefault="00C03CEB" w:rsidP="002A15B8">
            <w:pPr>
              <w:pStyle w:val="TAL"/>
              <w:rPr>
                <w:ins w:id="1657" w:author="Ericsson - Author" w:date="2023-10-24T10:04:00Z"/>
                <w:lang w:eastAsia="zh-CN"/>
              </w:rPr>
            </w:pPr>
            <w:ins w:id="1658" w:author="CATT" w:date="2023-10-27T15:17:00Z">
              <w:r>
                <w:rPr>
                  <w:rFonts w:cs="Arial"/>
                  <w:lang w:eastAsia="ja-JP"/>
                </w:rPr>
                <w:t>INTEGER (1..4095)</w:t>
              </w:r>
            </w:ins>
            <w:ins w:id="1659" w:author="Ericsson - Author" w:date="2023-10-24T10:04:00Z">
              <w:del w:id="1660" w:author="CATT" w:date="2023-10-27T15:17:00Z">
                <w:r w:rsidR="005539D5" w:rsidDel="00C03CEB">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7D2811C9" w14:textId="3C0F3904" w:rsidR="005539D5" w:rsidRDefault="00C03CEB" w:rsidP="002A15B8">
            <w:pPr>
              <w:pStyle w:val="TAL"/>
              <w:rPr>
                <w:ins w:id="1661" w:author="Ericsson - Author" w:date="2023-10-24T10:04:00Z"/>
                <w:bCs/>
                <w:lang w:eastAsia="zh-CN"/>
              </w:rPr>
            </w:pPr>
            <w:ins w:id="1662" w:author="CATT" w:date="2023-10-27T15:17: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hint="eastAsia"/>
                  <w:lang w:eastAsia="zh-CN"/>
                </w:rPr>
                <w:t>.</w:t>
              </w:r>
            </w:ins>
            <w:ins w:id="1663" w:author="Ericsson - Author" w:date="2023-10-24T10:04:00Z">
              <w:del w:id="1664" w:author="CATT" w:date="2023-10-27T15:17:00Z">
                <w:r w:rsidR="005539D5" w:rsidDel="00C03CEB">
                  <w:rPr>
                    <w:bCs/>
                    <w:highlight w:val="yellow"/>
                    <w:lang w:eastAsia="zh-CN"/>
                  </w:rPr>
                  <w:delText>FFS</w:delText>
                </w:r>
              </w:del>
            </w:ins>
          </w:p>
        </w:tc>
      </w:tr>
    </w:tbl>
    <w:p w14:paraId="6A3922FC" w14:textId="77777777" w:rsidR="005539D5" w:rsidRDefault="005539D5">
      <w:pPr>
        <w:pPrChange w:id="1665" w:author="Ericsson - Author" w:date="2023-10-24T10:04:00Z">
          <w:pPr>
            <w:pStyle w:val="FirstChange"/>
          </w:pPr>
        </w:pPrChange>
      </w:pPr>
    </w:p>
    <w:p w14:paraId="0B4591F3" w14:textId="1E7FCC3B" w:rsidR="00925764" w:rsidRDefault="009209C8" w:rsidP="00925764">
      <w:pPr>
        <w:pStyle w:val="FirstChange"/>
        <w:sectPr w:rsidR="00925764" w:rsidSect="00A513EC">
          <w:headerReference w:type="even" r:id="rId22"/>
          <w:footnotePr>
            <w:numRestart w:val="eachSect"/>
          </w:footnotePr>
          <w:type w:val="continuous"/>
          <w:pgSz w:w="11907" w:h="16840" w:code="9"/>
          <w:pgMar w:top="1418" w:right="1134" w:bottom="1134" w:left="1134" w:header="680" w:footer="567" w:gutter="0"/>
          <w:cols w:space="720"/>
          <w:docGrid w:linePitch="272"/>
        </w:sectPr>
      </w:pPr>
      <w:bookmarkStart w:id="1666" w:name="_GoBack"/>
      <w:bookmarkEnd w:id="1666"/>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45F73E52" w14:textId="77777777" w:rsidR="00A00682" w:rsidRPr="00FD0425" w:rsidRDefault="00A00682" w:rsidP="00A00682">
      <w:pPr>
        <w:pStyle w:val="3"/>
      </w:pPr>
      <w:bookmarkStart w:id="1667" w:name="_Toc20955406"/>
      <w:bookmarkStart w:id="1668" w:name="_Toc29991614"/>
      <w:bookmarkStart w:id="1669" w:name="_Toc36556017"/>
      <w:bookmarkStart w:id="1670" w:name="_Toc44497802"/>
      <w:bookmarkStart w:id="1671" w:name="_Toc45108189"/>
      <w:bookmarkStart w:id="1672" w:name="_Toc45901809"/>
      <w:bookmarkStart w:id="1673" w:name="_Toc51850890"/>
      <w:bookmarkStart w:id="1674" w:name="_Toc56693894"/>
      <w:bookmarkStart w:id="1675" w:name="_Toc64447438"/>
      <w:bookmarkStart w:id="1676" w:name="_Toc66286932"/>
      <w:bookmarkStart w:id="1677" w:name="_Toc74151630"/>
      <w:bookmarkStart w:id="1678" w:name="_Toc88654104"/>
      <w:bookmarkStart w:id="1679" w:name="_Toc97904460"/>
      <w:bookmarkStart w:id="1680" w:name="_Toc98868598"/>
      <w:bookmarkStart w:id="1681" w:name="_Toc105174884"/>
      <w:bookmarkStart w:id="1682" w:name="_Toc106109721"/>
      <w:bookmarkStart w:id="1683" w:name="_Toc113825543"/>
      <w:bookmarkStart w:id="1684" w:name="_Toc138863676"/>
      <w:r w:rsidRPr="00FD0425">
        <w:lastRenderedPageBreak/>
        <w:t>9.3.3</w:t>
      </w:r>
      <w:r w:rsidRPr="00FD0425">
        <w:tab/>
        <w:t>Elementary Procedure Definitions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685" w:author="Ericsson - Author" w:date="2023-10-24T10:04:00Z"/>
          <w:snapToGrid w:val="0"/>
          <w:lang w:val="fr-FR"/>
        </w:rPr>
      </w:pPr>
      <w:r w:rsidRPr="00B64500">
        <w:rPr>
          <w:snapToGrid w:val="0"/>
          <w:lang w:val="fr-FR"/>
        </w:rPr>
        <w:tab/>
        <w:t>PartialUEContextTransferFailure</w:t>
      </w:r>
      <w:bookmarkStart w:id="1686" w:name="_Hlk148727722"/>
      <w:ins w:id="1687" w:author="Ericsson - Author" w:date="2023-10-24T10:04:00Z">
        <w:r w:rsidR="002129F7">
          <w:rPr>
            <w:snapToGrid w:val="0"/>
            <w:lang w:val="fr-FR"/>
          </w:rPr>
          <w:t>,</w:t>
        </w:r>
      </w:ins>
    </w:p>
    <w:p w14:paraId="12618FFE" w14:textId="77777777" w:rsidR="002129F7" w:rsidRPr="00B64500" w:rsidRDefault="002129F7" w:rsidP="002129F7">
      <w:pPr>
        <w:pStyle w:val="PL"/>
        <w:rPr>
          <w:ins w:id="1688" w:author="Ericsson - Author" w:date="2023-10-24T10:04:00Z"/>
          <w:snapToGrid w:val="0"/>
          <w:lang w:val="fr-FR"/>
        </w:rPr>
      </w:pPr>
      <w:ins w:id="1689" w:author="Ericsson - Author" w:date="2023-10-24T10:0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690" w:author="Ericsson - Author" w:date="2023-10-24T10:04:00Z"/>
          <w:snapToGrid w:val="0"/>
          <w:lang w:val="fr-FR"/>
        </w:rPr>
      </w:pPr>
      <w:ins w:id="1691"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692" w:author="Ericsson - Author" w:date="2023-10-24T10:04:00Z"/>
          <w:snapToGrid w:val="0"/>
          <w:lang w:val="fr-FR"/>
        </w:rPr>
      </w:pPr>
      <w:ins w:id="1693"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694" w:author="Ericsson - Author" w:date="2023-10-24T10:04:00Z"/>
          <w:snapToGrid w:val="0"/>
          <w:lang w:val="fr-FR"/>
        </w:rPr>
      </w:pPr>
      <w:ins w:id="1695" w:author="Ericsson - Author" w:date="2023-10-24T10:04:00Z">
        <w:r w:rsidRPr="00B64500">
          <w:rPr>
            <w:snapToGrid w:val="0"/>
            <w:lang w:val="fr-FR"/>
          </w:rPr>
          <w:tab/>
        </w:r>
        <w:r>
          <w:rPr>
            <w:snapToGrid w:val="0"/>
            <w:lang w:val="fr-FR"/>
          </w:rPr>
          <w:t>DataCollection</w:t>
        </w:r>
        <w:r w:rsidRPr="00B64500">
          <w:rPr>
            <w:snapToGrid w:val="0"/>
            <w:lang w:val="fr-FR"/>
          </w:rPr>
          <w:t>Update</w:t>
        </w:r>
        <w:bookmarkEnd w:id="1686"/>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696" w:name="_Toc20955407"/>
      <w:bookmarkStart w:id="1697" w:name="_Toc29991615"/>
      <w:bookmarkStart w:id="1698" w:name="_Toc36556018"/>
      <w:bookmarkStart w:id="1699" w:name="_Toc44497803"/>
      <w:bookmarkStart w:id="1700" w:name="_Toc45108190"/>
      <w:bookmarkStart w:id="1701" w:name="_Toc45901810"/>
      <w:bookmarkStart w:id="1702" w:name="_Toc51850891"/>
      <w:bookmarkStart w:id="1703" w:name="_Toc56693895"/>
      <w:bookmarkStart w:id="1704" w:name="_Toc64447439"/>
      <w:bookmarkStart w:id="1705" w:name="_Toc66286933"/>
      <w:bookmarkStart w:id="1706" w:name="_Toc74151631"/>
      <w:bookmarkStart w:id="1707" w:name="_Toc88654105"/>
      <w:bookmarkStart w:id="1708" w:name="_Toc97904461"/>
      <w:bookmarkStart w:id="1709" w:name="_Toc98868599"/>
      <w:bookmarkStart w:id="1710" w:name="_Toc105174885"/>
      <w:bookmarkStart w:id="1711"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712" w:author="Ericsson - Author" w:date="2023-10-24T10:04:00Z"/>
          <w:snapToGrid w:val="0"/>
        </w:rPr>
      </w:pPr>
      <w:r>
        <w:rPr>
          <w:snapToGrid w:val="0"/>
        </w:rPr>
        <w:tab/>
        <w:t>id-partialUEContextTransfer</w:t>
      </w:r>
      <w:bookmarkStart w:id="1713" w:name="_Hlk148727707"/>
      <w:ins w:id="1714" w:author="Ericsson - Author" w:date="2023-10-24T10:04:00Z">
        <w:r w:rsidR="002129F7">
          <w:rPr>
            <w:snapToGrid w:val="0"/>
          </w:rPr>
          <w:t>,</w:t>
        </w:r>
      </w:ins>
    </w:p>
    <w:p w14:paraId="226EC399" w14:textId="77777777" w:rsidR="002129F7" w:rsidRPr="00F35F02" w:rsidRDefault="002129F7" w:rsidP="002129F7">
      <w:pPr>
        <w:pStyle w:val="PL"/>
        <w:rPr>
          <w:ins w:id="1715" w:author="Ericsson - Author" w:date="2023-10-24T10:04:00Z"/>
          <w:snapToGrid w:val="0"/>
        </w:rPr>
      </w:pPr>
      <w:ins w:id="1716"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0E52766A" w14:textId="1BE199A4" w:rsidR="002129F7" w:rsidRDefault="002129F7" w:rsidP="002129F7">
      <w:pPr>
        <w:pStyle w:val="PL"/>
        <w:rPr>
          <w:ins w:id="1717" w:author="Ericsson - Author" w:date="2023-10-24T10:04:00Z"/>
          <w:snapToGrid w:val="0"/>
        </w:rPr>
      </w:pPr>
      <w:ins w:id="1718" w:author="Ericsson - Author" w:date="2023-10-24T10:04:00Z">
        <w:r>
          <w:rPr>
            <w:snapToGrid w:val="0"/>
          </w:rPr>
          <w:tab/>
        </w:r>
        <w:r w:rsidRPr="00F35F02">
          <w:rPr>
            <w:snapToGrid w:val="0"/>
          </w:rPr>
          <w:t>id-</w:t>
        </w:r>
        <w:r>
          <w:rPr>
            <w:snapToGrid w:val="0"/>
          </w:rPr>
          <w:t>dataCollection</w:t>
        </w:r>
        <w:r w:rsidRPr="00F35F02">
          <w:rPr>
            <w:snapToGrid w:val="0"/>
          </w:rPr>
          <w:t>Reporting</w:t>
        </w:r>
        <w:bookmarkEnd w:id="1713"/>
      </w:ins>
    </w:p>
    <w:p w14:paraId="3053BBC5" w14:textId="77777777" w:rsidR="00D60C3A" w:rsidRDefault="00D60C3A" w:rsidP="002129F7">
      <w:pPr>
        <w:pStyle w:val="PL"/>
        <w:rPr>
          <w:ins w:id="1719" w:author="Ericsson - Author" w:date="2023-10-24T10:0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lastRenderedPageBreak/>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429F1E3A"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720" w:author="Ericsson - Author" w:date="2023-10-24T10:04:00Z">
        <w:r w:rsidRPr="007A044A">
          <w:rPr>
            <w:snapToGrid w:val="0"/>
          </w:rPr>
          <w:delText>,</w:delText>
        </w:r>
      </w:del>
      <w:bookmarkStart w:id="1721" w:name="_Hlk148727683"/>
      <w:ins w:id="1722" w:author="Ericsson - Author" w:date="2023-10-24T10:04:00Z">
        <w:r w:rsidR="002129F7">
          <w:rPr>
            <w:snapToGrid w:val="0"/>
          </w:rPr>
          <w:t>|</w:t>
        </w:r>
      </w:ins>
    </w:p>
    <w:p w14:paraId="528DD05A" w14:textId="68D0C35E" w:rsidR="007A044A" w:rsidRPr="007A044A" w:rsidRDefault="007A044A" w:rsidP="007A044A">
      <w:pPr>
        <w:pStyle w:val="PL"/>
        <w:rPr>
          <w:ins w:id="1723" w:author="Ericsson - Author" w:date="2023-10-24T10:04:00Z"/>
          <w:snapToGrid w:val="0"/>
        </w:rPr>
      </w:pPr>
      <w:ins w:id="1724" w:author="Ericsson - Author" w:date="2023-10-24T10:04:00Z">
        <w:r>
          <w:rPr>
            <w:snapToGrid w:val="0"/>
          </w:rPr>
          <w:tab/>
          <w:t>dataCollectionReportingInitiation</w:t>
        </w:r>
        <w:bookmarkEnd w:id="1721"/>
        <w:r>
          <w:rPr>
            <w:snapToGrid w:val="0"/>
          </w:rPr>
          <w:t>,</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6D57618C"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725" w:author="Ericsson - Author" w:date="2023-10-24T10:04:00Z">
        <w:r w:rsidRPr="007A044A">
          <w:rPr>
            <w:snapToGrid w:val="0"/>
          </w:rPr>
          <w:delText>,</w:delText>
        </w:r>
      </w:del>
      <w:bookmarkStart w:id="1726" w:name="_Hlk148727672"/>
      <w:ins w:id="1727" w:author="Ericsson - Author" w:date="2023-10-24T10:04:00Z">
        <w:r w:rsidR="00635C29">
          <w:rPr>
            <w:snapToGrid w:val="0"/>
          </w:rPr>
          <w:t>|</w:t>
        </w:r>
      </w:ins>
    </w:p>
    <w:p w14:paraId="1C11F400" w14:textId="1E2EB969" w:rsidR="00635C29" w:rsidRPr="007A044A" w:rsidRDefault="00635C29" w:rsidP="007A044A">
      <w:pPr>
        <w:pStyle w:val="PL"/>
        <w:rPr>
          <w:ins w:id="1728" w:author="Ericsson - Author" w:date="2023-10-24T10:04:00Z"/>
          <w:snapToGrid w:val="0"/>
        </w:rPr>
      </w:pPr>
      <w:ins w:id="1729" w:author="Ericsson - Author" w:date="2023-10-24T10:04:00Z">
        <w:r>
          <w:rPr>
            <w:snapToGrid w:val="0"/>
          </w:rPr>
          <w:tab/>
          <w:t>dataCollectionReporting</w:t>
        </w:r>
        <w:bookmarkEnd w:id="1726"/>
        <w:r>
          <w:rPr>
            <w:snapToGrid w:val="0"/>
          </w:rPr>
          <w:t>,</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pPr>
        <w:pStyle w:val="PL"/>
        <w:rPr>
          <w:lang w:eastAsia="zh-CN"/>
        </w:rPr>
        <w:pPrChange w:id="1730" w:author="Ericsson - Author" w:date="2023-10-24T10:0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731" w:author="Ericsson - Author" w:date="2023-10-24T10:04:00Z"/>
        </w:rPr>
      </w:pPr>
      <w:bookmarkStart w:id="1732" w:name="_Hlk148727655"/>
      <w:ins w:id="1733" w:author="Ericsson - Author" w:date="2023-10-24T10:0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734" w:author="Ericsson - Author" w:date="2023-10-24T10:04:00Z"/>
        </w:rPr>
      </w:pPr>
      <w:ins w:id="1735"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736" w:author="Ericsson - Author" w:date="2023-10-24T10:04:00Z"/>
        </w:rPr>
      </w:pPr>
      <w:ins w:id="1737"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738" w:author="Ericsson - Author" w:date="2023-10-24T10:04:00Z"/>
        </w:rPr>
      </w:pPr>
      <w:ins w:id="1739" w:author="Ericsson - Author" w:date="2023-10-24T10:0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740" w:author="Ericsson - Author" w:date="2023-10-24T10:04:00Z"/>
        </w:rPr>
      </w:pPr>
      <w:ins w:id="1741"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742" w:author="Ericsson - Author" w:date="2023-10-24T10:04:00Z"/>
        </w:rPr>
      </w:pPr>
      <w:ins w:id="1743"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744" w:author="Ericsson - Author" w:date="2023-10-24T10:04:00Z"/>
        </w:rPr>
      </w:pPr>
      <w:ins w:id="1745" w:author="Ericsson - Author" w:date="2023-10-24T10:04:00Z">
        <w:r w:rsidRPr="00791720">
          <w:t>}</w:t>
        </w:r>
      </w:ins>
    </w:p>
    <w:p w14:paraId="22C3BFDD" w14:textId="77777777" w:rsidR="00635C29" w:rsidRPr="00791720" w:rsidRDefault="00635C29" w:rsidP="00635C29">
      <w:pPr>
        <w:pStyle w:val="PL"/>
        <w:rPr>
          <w:ins w:id="1746" w:author="Ericsson - Author" w:date="2023-10-24T10:04:00Z"/>
        </w:rPr>
      </w:pPr>
    </w:p>
    <w:p w14:paraId="4AA456A1" w14:textId="77777777" w:rsidR="00635C29" w:rsidRPr="00791720" w:rsidRDefault="00635C29" w:rsidP="00635C29">
      <w:pPr>
        <w:pStyle w:val="PL"/>
        <w:rPr>
          <w:ins w:id="1747" w:author="Ericsson - Author" w:date="2023-10-24T10:04:00Z"/>
        </w:rPr>
      </w:pPr>
      <w:ins w:id="1748" w:author="Ericsson - Author" w:date="2023-10-24T10:0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749" w:author="Ericsson - Author" w:date="2023-10-24T10:04:00Z"/>
        </w:rPr>
      </w:pPr>
      <w:ins w:id="1750" w:author="Ericsson - Author" w:date="2023-10-24T10:0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751" w:author="Ericsson - Author" w:date="2023-10-24T10:04:00Z"/>
        </w:rPr>
      </w:pPr>
      <w:ins w:id="1752" w:author="Ericsson - Author" w:date="2023-10-24T10:0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753" w:author="Ericsson - Author" w:date="2023-10-24T10:04:00Z"/>
        </w:rPr>
      </w:pPr>
      <w:ins w:id="1754" w:author="Ericsson - Author" w:date="2023-10-24T10:0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755" w:author="Ericsson - Author" w:date="2023-10-24T10:04:00Z"/>
        </w:rPr>
      </w:pPr>
      <w:ins w:id="1756" w:author="Ericsson - Author" w:date="2023-10-24T10:04:00Z">
        <w:r w:rsidRPr="00791720">
          <w:t>}</w:t>
        </w:r>
      </w:ins>
    </w:p>
    <w:bookmarkEnd w:id="1732"/>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pPr>
        <w:pStyle w:val="PL"/>
        <w:pPrChange w:id="1757" w:author="Ericsson - Author" w:date="2023-10-24T10:04:00Z">
          <w:pPr/>
        </w:pPrChange>
      </w:pPr>
    </w:p>
    <w:p w14:paraId="5AD0AB36" w14:textId="1CAEC1DB" w:rsidR="00805F8B" w:rsidRPr="00FD0425" w:rsidRDefault="00805F8B" w:rsidP="00805F8B">
      <w:pPr>
        <w:pStyle w:val="3"/>
      </w:pPr>
      <w:r w:rsidRPr="00FD0425">
        <w:t>9.3.4</w:t>
      </w:r>
      <w:r w:rsidRPr="00FD0425">
        <w:tab/>
        <w:t>PDU Definitions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lastRenderedPageBreak/>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758"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58"/>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1D6495" w:rsidRDefault="00635C29" w:rsidP="00635C29">
      <w:pPr>
        <w:pStyle w:val="PL"/>
        <w:rPr>
          <w:rPrChange w:id="1759" w:author="Ericsson - Author" w:date="2023-10-24T10:04:00Z">
            <w:rPr>
              <w:lang w:val="fr-FR"/>
            </w:rPr>
          </w:rPrChange>
        </w:rPr>
      </w:pPr>
      <w:r w:rsidRPr="00635C29">
        <w:rPr>
          <w:snapToGrid w:val="0"/>
        </w:rPr>
        <w:tab/>
        <w:t>HashedUEIdentityIndexValue</w:t>
      </w:r>
      <w:bookmarkStart w:id="1760" w:name="_Hlk148728588"/>
      <w:bookmarkStart w:id="1761" w:name="_Hlk148729388"/>
      <w:ins w:id="1762" w:author="Ericsson - Author" w:date="2023-10-24T10:04:00Z">
        <w:r w:rsidR="00185B4B">
          <w:rPr>
            <w:snapToGrid w:val="0"/>
          </w:rPr>
          <w:t>,</w:t>
        </w:r>
      </w:ins>
    </w:p>
    <w:p w14:paraId="4C4626D4" w14:textId="77777777" w:rsidR="00CF387F" w:rsidRPr="00996CFC" w:rsidRDefault="00CF387F" w:rsidP="00F6166E">
      <w:pPr>
        <w:pStyle w:val="PL"/>
        <w:rPr>
          <w:del w:id="1763" w:author="Ericsson - Author" w:date="2023-10-24T10:04:00Z"/>
          <w:lang w:val="fr-FR"/>
        </w:rPr>
      </w:pPr>
    </w:p>
    <w:p w14:paraId="52B06484" w14:textId="3D46C624" w:rsidR="00635C29" w:rsidRDefault="00635C29" w:rsidP="00805F8B">
      <w:pPr>
        <w:pStyle w:val="PL"/>
        <w:rPr>
          <w:ins w:id="1764" w:author="Ericsson - Author" w:date="2023-10-24T10:04:00Z"/>
          <w:snapToGrid w:val="0"/>
          <w:lang w:val="en-US"/>
        </w:rPr>
      </w:pPr>
      <w:ins w:id="1765" w:author="Ericsson - Author" w:date="2023-10-24T10:04:00Z">
        <w:r>
          <w:rPr>
            <w:snapToGrid w:val="0"/>
            <w:lang w:val="en-US"/>
          </w:rPr>
          <w:tab/>
        </w:r>
        <w:r w:rsidRPr="00B45CF8">
          <w:rPr>
            <w:snapToGrid w:val="0"/>
            <w:lang w:val="en-US"/>
          </w:rPr>
          <w:t>CellBasedUETrajectoryPrediction</w:t>
        </w:r>
        <w:r>
          <w:rPr>
            <w:snapToGrid w:val="0"/>
            <w:lang w:val="en-US"/>
          </w:rPr>
          <w:t>,</w:t>
        </w:r>
      </w:ins>
    </w:p>
    <w:p w14:paraId="330D7DA9" w14:textId="3B7A4883" w:rsidR="00805F8B" w:rsidRDefault="00635C29" w:rsidP="00805F8B">
      <w:pPr>
        <w:pStyle w:val="PL"/>
        <w:rPr>
          <w:ins w:id="1766" w:author="Ericsson - Author" w:date="2023-10-24T10:04:00Z"/>
          <w:snapToGrid w:val="0"/>
          <w:lang w:val="en-US"/>
        </w:rPr>
      </w:pPr>
      <w:ins w:id="1767" w:author="Ericsson - Author" w:date="2023-10-24T10:04:00Z">
        <w:r>
          <w:rPr>
            <w:snapToGrid w:val="0"/>
            <w:lang w:val="en-US"/>
          </w:rPr>
          <w:tab/>
        </w:r>
        <w:r w:rsidR="001C26DB">
          <w:rPr>
            <w:snapToGrid w:val="0"/>
            <w:lang w:val="en-US"/>
          </w:rPr>
          <w:t>DataCollectionID</w:t>
        </w:r>
      </w:ins>
      <w:ins w:id="1768" w:author="CATT" w:date="2023-11-03T09:58:00Z">
        <w:r w:rsidR="003B2EAE">
          <w:rPr>
            <w:rFonts w:hint="eastAsia"/>
            <w:snapToGrid w:val="0"/>
            <w:lang w:val="en-US" w:eastAsia="zh-CN"/>
          </w:rPr>
          <w:t>-ToSetup-list</w:t>
        </w:r>
      </w:ins>
      <w:ins w:id="1769" w:author="Ericsson - Author" w:date="2023-10-24T10:04:00Z">
        <w:r w:rsidR="007E47F3">
          <w:rPr>
            <w:snapToGrid w:val="0"/>
            <w:lang w:val="en-US"/>
          </w:rPr>
          <w:t>,</w:t>
        </w:r>
      </w:ins>
    </w:p>
    <w:p w14:paraId="6509F824" w14:textId="24C0BA2F" w:rsidR="007E47F3" w:rsidRDefault="007E47F3" w:rsidP="00805F8B">
      <w:pPr>
        <w:pStyle w:val="PL"/>
        <w:rPr>
          <w:ins w:id="1770" w:author="Ericsson - Author" w:date="2023-10-24T10:04:00Z"/>
          <w:lang w:val="en-US"/>
        </w:rPr>
      </w:pPr>
      <w:ins w:id="1771" w:author="Ericsson - Author" w:date="2023-10-24T10:0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772" w:author="Ericsson - Author" w:date="2023-10-24T10:04:00Z"/>
          <w:lang w:val="en-US"/>
        </w:rPr>
      </w:pPr>
      <w:ins w:id="1773" w:author="Ericsson - Author" w:date="2023-10-24T10:0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774" w:author="Ericsson - Author" w:date="2023-10-24T10:04:00Z"/>
        </w:rPr>
      </w:pPr>
      <w:ins w:id="1775" w:author="Ericsson - Author" w:date="2023-10-24T10:04:00Z">
        <w:r>
          <w:rPr>
            <w:lang w:val="en-US"/>
          </w:rPr>
          <w:tab/>
        </w:r>
        <w:r w:rsidR="00D60C3A">
          <w:t>CellMeasurementInitiationResult-List</w:t>
        </w:r>
        <w:r w:rsidR="00CF387F">
          <w:t>,</w:t>
        </w:r>
      </w:ins>
    </w:p>
    <w:p w14:paraId="1640A4F6" w14:textId="13A7EC7A" w:rsidR="00CF387F" w:rsidRDefault="00CF387F" w:rsidP="00337901">
      <w:pPr>
        <w:pStyle w:val="PL"/>
        <w:rPr>
          <w:ins w:id="1776" w:author="Ericsson - Author" w:date="2023-10-24T10:04:00Z"/>
        </w:rPr>
      </w:pPr>
      <w:ins w:id="1777" w:author="Ericsson - Author" w:date="2023-10-24T10:04:00Z">
        <w:r>
          <w:tab/>
          <w:t>UEAssociatedInfoResult</w:t>
        </w:r>
        <w:r w:rsidR="009663C9">
          <w:t>-List</w:t>
        </w:r>
        <w:r>
          <w:t>,</w:t>
        </w:r>
      </w:ins>
    </w:p>
    <w:p w14:paraId="0FEE404A" w14:textId="77777777" w:rsidR="00D06843" w:rsidRPr="0050512D" w:rsidRDefault="00CF387F" w:rsidP="00D06843">
      <w:pPr>
        <w:pStyle w:val="PL"/>
        <w:rPr>
          <w:ins w:id="1778" w:author="Ericsson - Author" w:date="2023-10-24T10:04:00Z"/>
          <w:lang w:val="en-US"/>
        </w:rPr>
      </w:pPr>
      <w:ins w:id="1779" w:author="Ericsson - Author" w:date="2023-10-24T10:04:00Z">
        <w:r>
          <w:tab/>
          <w:t>EnergyCost</w:t>
        </w:r>
        <w:r w:rsidR="00D06843" w:rsidRPr="0050512D">
          <w:rPr>
            <w:lang w:val="en-US"/>
          </w:rPr>
          <w:t>,</w:t>
        </w:r>
      </w:ins>
    </w:p>
    <w:p w14:paraId="2D190550" w14:textId="77777777" w:rsidR="00F6166E" w:rsidRPr="00F6166E" w:rsidRDefault="00D06843" w:rsidP="00F6166E">
      <w:pPr>
        <w:pStyle w:val="PL"/>
        <w:rPr>
          <w:ins w:id="1780" w:author="Ericsson - Author" w:date="2023-10-24T10:04:00Z"/>
          <w:noProof w:val="0"/>
          <w:snapToGrid w:val="0"/>
        </w:rPr>
      </w:pPr>
      <w:ins w:id="1781" w:author="Ericsson - Author" w:date="2023-10-24T10:04:00Z">
        <w:r w:rsidRPr="0050512D">
          <w:rPr>
            <w:lang w:val="en-US"/>
          </w:rPr>
          <w:tab/>
        </w:r>
        <w:proofErr w:type="spellStart"/>
        <w:r>
          <w:rPr>
            <w:noProof w:val="0"/>
            <w:snapToGrid w:val="0"/>
          </w:rPr>
          <w:t>AdditionalUETrajectoryReportConditions</w:t>
        </w:r>
        <w:proofErr w:type="spellEnd"/>
        <w:r w:rsidR="00F6166E" w:rsidRPr="00F6166E">
          <w:rPr>
            <w:noProof w:val="0"/>
            <w:snapToGrid w:val="0"/>
          </w:rPr>
          <w:t>,</w:t>
        </w:r>
      </w:ins>
    </w:p>
    <w:p w14:paraId="2FE078A0" w14:textId="37875F0C" w:rsidR="00CF387F" w:rsidRDefault="00114E7B" w:rsidP="00F6166E">
      <w:pPr>
        <w:pStyle w:val="PL"/>
        <w:rPr>
          <w:ins w:id="1782" w:author="CATT" w:date="2023-10-27T15:32:00Z"/>
          <w:noProof w:val="0"/>
          <w:snapToGrid w:val="0"/>
          <w:lang w:eastAsia="zh-CN"/>
        </w:rPr>
      </w:pPr>
      <w:ins w:id="1783" w:author="Ericsson - Author" w:date="2023-10-24T10:04:00Z">
        <w:r>
          <w:rPr>
            <w:noProof w:val="0"/>
            <w:snapToGrid w:val="0"/>
          </w:rPr>
          <w:tab/>
        </w:r>
        <w:proofErr w:type="spellStart"/>
        <w:r w:rsidR="00F6166E" w:rsidRPr="00F6166E">
          <w:rPr>
            <w:noProof w:val="0"/>
            <w:snapToGrid w:val="0"/>
          </w:rPr>
          <w:t>UEPerformanceConfiguration</w:t>
        </w:r>
      </w:ins>
      <w:bookmarkEnd w:id="1760"/>
      <w:proofErr w:type="spellEnd"/>
    </w:p>
    <w:p w14:paraId="6B6FB4C8" w14:textId="0C4C7F6F" w:rsidR="00C03CEB" w:rsidRPr="001D6495" w:rsidRDefault="00C03CEB" w:rsidP="00F6166E">
      <w:pPr>
        <w:pStyle w:val="PL"/>
        <w:rPr>
          <w:ins w:id="1784" w:author="Ericsson - Author" w:date="2023-10-24T10:04:00Z"/>
          <w:lang w:val="en-US" w:eastAsia="zh-CN"/>
        </w:rPr>
      </w:pPr>
      <w:ins w:id="1785" w:author="CATT" w:date="2023-10-27T15:32:00Z">
        <w:r>
          <w:rPr>
            <w:rFonts w:hint="eastAsia"/>
            <w:noProof w:val="0"/>
            <w:snapToGrid w:val="0"/>
            <w:lang w:eastAsia="zh-CN"/>
          </w:rPr>
          <w:tab/>
        </w:r>
        <w:r>
          <w:rPr>
            <w:rFonts w:hint="eastAsia"/>
            <w:snapToGrid w:val="0"/>
            <w:lang w:eastAsia="zh-CN"/>
          </w:rPr>
          <w:t>A</w:t>
        </w:r>
      </w:ins>
      <w:ins w:id="1786" w:author="CATT" w:date="2023-11-03T09:57:00Z">
        <w:r w:rsidR="003B2EAE">
          <w:rPr>
            <w:rFonts w:hint="eastAsia"/>
            <w:snapToGrid w:val="0"/>
            <w:lang w:eastAsia="zh-CN"/>
          </w:rPr>
          <w:t>valiable</w:t>
        </w:r>
      </w:ins>
      <w:ins w:id="1787" w:author="CATT" w:date="2023-10-27T15:32:00Z">
        <w:r>
          <w:rPr>
            <w:rFonts w:hint="eastAsia"/>
            <w:snapToGrid w:val="0"/>
            <w:lang w:eastAsia="zh-CN"/>
          </w:rPr>
          <w:t>TimeInformation</w:t>
        </w:r>
      </w:ins>
    </w:p>
    <w:bookmarkEnd w:id="1761"/>
    <w:p w14:paraId="279A830E" w14:textId="77777777" w:rsidR="00805F8B" w:rsidRPr="001D6495" w:rsidRDefault="00805F8B" w:rsidP="00805F8B">
      <w:pPr>
        <w:pStyle w:val="PL"/>
        <w:rPr>
          <w:lang w:val="en-US"/>
          <w:rPrChange w:id="1788" w:author="Ericsson - Author" w:date="2023-10-24T10:04:00Z">
            <w:rPr>
              <w:lang w:val="fr-FR"/>
            </w:rPr>
          </w:rPrChange>
        </w:rPr>
      </w:pPr>
    </w:p>
    <w:p w14:paraId="6DA26E93" w14:textId="77777777" w:rsidR="00805F8B" w:rsidRPr="001D6495" w:rsidRDefault="00805F8B" w:rsidP="00805F8B">
      <w:pPr>
        <w:pStyle w:val="PL"/>
        <w:rPr>
          <w:lang w:val="en-US"/>
          <w:rPrChange w:id="1789" w:author="Ericsson - Author" w:date="2023-10-24T10:04:00Z">
            <w:rPr>
              <w:lang w:val="fr-FR"/>
            </w:rPr>
          </w:rPrChange>
        </w:rPr>
      </w:pPr>
      <w:r w:rsidRPr="001D6495">
        <w:rPr>
          <w:lang w:val="en-US"/>
          <w:rPrChange w:id="1790" w:author="Ericsson - Author" w:date="2023-10-24T10:04:00Z">
            <w:rPr>
              <w:lang w:val="fr-FR"/>
            </w:rPr>
          </w:rPrChange>
        </w:rPr>
        <w:t>FROM XnAP-IEs</w:t>
      </w:r>
    </w:p>
    <w:p w14:paraId="0B78E9FA" w14:textId="77777777" w:rsidR="00805F8B" w:rsidRPr="001D6495" w:rsidRDefault="00805F8B" w:rsidP="00805F8B">
      <w:pPr>
        <w:pStyle w:val="PL"/>
        <w:rPr>
          <w:lang w:val="en-US"/>
          <w:rPrChange w:id="1791" w:author="Ericsson - Author" w:date="2023-10-24T10:04:00Z">
            <w:rPr>
              <w:lang w:val="fr-FR"/>
            </w:rPr>
          </w:rPrChange>
        </w:rPr>
      </w:pPr>
    </w:p>
    <w:p w14:paraId="38B4D6F1" w14:textId="77777777" w:rsidR="00805F8B" w:rsidRPr="00BF6CC1" w:rsidRDefault="00805F8B" w:rsidP="00805F8B">
      <w:pPr>
        <w:pStyle w:val="PL"/>
        <w:rPr>
          <w:snapToGrid w:val="0"/>
          <w:lang w:val="fr-FR"/>
        </w:rPr>
      </w:pPr>
      <w:r w:rsidRPr="001D6495">
        <w:rPr>
          <w:lang w:val="en-US"/>
          <w:rPrChange w:id="1792" w:author="Ericsson - Author" w:date="2023-10-24T10:0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等线"/>
          <w:snapToGrid w:val="0"/>
          <w:lang w:eastAsia="zh-CN"/>
        </w:rPr>
      </w:pPr>
      <w:r w:rsidRPr="00635C29">
        <w:rPr>
          <w:rFonts w:eastAsia="等线"/>
          <w:snapToGrid w:val="0"/>
          <w:lang w:eastAsia="zh-CN"/>
        </w:rPr>
        <w:lastRenderedPageBreak/>
        <w:tab/>
        <w:t>id-F1-terminatingIAB-donorIndicator,</w:t>
      </w:r>
    </w:p>
    <w:p w14:paraId="69D6A09E" w14:textId="77777777" w:rsidR="00635C29" w:rsidRPr="00635C29" w:rsidRDefault="00635C29" w:rsidP="00635C29">
      <w:pPr>
        <w:pStyle w:val="PL"/>
        <w:rPr>
          <w:rFonts w:eastAsia="等线"/>
          <w:snapToGrid w:val="0"/>
          <w:lang w:eastAsia="zh-CN"/>
        </w:rPr>
      </w:pPr>
      <w:r w:rsidRPr="00635C29">
        <w:rPr>
          <w:rFonts w:eastAsia="等线"/>
          <w:snapToGrid w:val="0"/>
          <w:lang w:eastAsia="zh-CN"/>
        </w:rPr>
        <w:tab/>
        <w:t>id-AdditionalListofPDUSessionResourceChangeConfirmInfo-SNterminated,</w:t>
      </w:r>
    </w:p>
    <w:p w14:paraId="63DC2293" w14:textId="6303E20D" w:rsidR="00635C29" w:rsidRDefault="00635C29" w:rsidP="00635C29">
      <w:pPr>
        <w:pStyle w:val="PL"/>
        <w:rPr>
          <w:rFonts w:eastAsia="等线"/>
          <w:snapToGrid w:val="0"/>
          <w:lang w:eastAsia="zh-CN"/>
        </w:rPr>
      </w:pPr>
      <w:r w:rsidRPr="00635C29">
        <w:rPr>
          <w:rFonts w:eastAsia="等线"/>
          <w:snapToGrid w:val="0"/>
          <w:lang w:eastAsia="zh-CN"/>
        </w:rPr>
        <w:tab/>
        <w:t>id-HashedUEIdentityIndexValue,</w:t>
      </w:r>
    </w:p>
    <w:p w14:paraId="3A4C6D4E" w14:textId="77777777" w:rsidR="00805F8B" w:rsidRPr="00FD0425" w:rsidRDefault="00805F8B" w:rsidP="001B68FA">
      <w:pPr>
        <w:pStyle w:val="PL"/>
        <w:rPr>
          <w:del w:id="1793" w:author="Ericsson - Author" w:date="2023-10-24T10:04:00Z"/>
        </w:rPr>
      </w:pPr>
    </w:p>
    <w:p w14:paraId="2703E9C9" w14:textId="0DBB0449" w:rsidR="00635C29" w:rsidRDefault="00635C29" w:rsidP="00635C29">
      <w:pPr>
        <w:pStyle w:val="PL"/>
        <w:rPr>
          <w:ins w:id="1794" w:author="Ericsson - Author" w:date="2023-10-24T10:04:00Z"/>
          <w:rFonts w:eastAsia="等线"/>
          <w:snapToGrid w:val="0"/>
          <w:lang w:eastAsia="zh-CN"/>
        </w:rPr>
      </w:pPr>
      <w:bookmarkStart w:id="1795" w:name="_Hlk148727539"/>
      <w:ins w:id="1796" w:author="Ericsson - Author" w:date="2023-10-24T10:04:00Z">
        <w:r>
          <w:rPr>
            <w:rFonts w:eastAsia="等线"/>
            <w:snapToGrid w:val="0"/>
            <w:lang w:eastAsia="zh-CN"/>
          </w:rPr>
          <w:tab/>
          <w:t>id-CellBasedUETrajectoryPrediction,</w:t>
        </w:r>
      </w:ins>
    </w:p>
    <w:p w14:paraId="5AA02C13" w14:textId="0DA43CB1" w:rsidR="00635C29" w:rsidRDefault="00635C29" w:rsidP="00635C29">
      <w:pPr>
        <w:pStyle w:val="PL"/>
        <w:rPr>
          <w:ins w:id="1797" w:author="Ericsson - Author" w:date="2023-10-24T10:04:00Z"/>
          <w:rFonts w:eastAsia="等线"/>
          <w:snapToGrid w:val="0"/>
          <w:lang w:eastAsia="zh-CN"/>
        </w:rPr>
      </w:pPr>
      <w:ins w:id="1798" w:author="Ericsson - Author" w:date="2023-10-24T10:04:00Z">
        <w:r>
          <w:rPr>
            <w:rFonts w:eastAsia="等线"/>
            <w:snapToGrid w:val="0"/>
            <w:lang w:eastAsia="zh-CN"/>
          </w:rPr>
          <w:tab/>
          <w:t>id-</w:t>
        </w:r>
        <w:r w:rsidR="001A38DF">
          <w:rPr>
            <w:rFonts w:eastAsia="等线"/>
            <w:snapToGrid w:val="0"/>
            <w:lang w:eastAsia="zh-CN"/>
          </w:rPr>
          <w:t>DataCollection</w:t>
        </w:r>
        <w:r>
          <w:rPr>
            <w:rFonts w:eastAsia="等线"/>
            <w:snapToGrid w:val="0"/>
            <w:lang w:eastAsia="zh-CN"/>
          </w:rPr>
          <w:t>ID</w:t>
        </w:r>
      </w:ins>
      <w:ins w:id="1799" w:author="CATT" w:date="2023-11-03T09:57:00Z">
        <w:r w:rsidR="003B2EAE">
          <w:rPr>
            <w:rFonts w:hint="eastAsia"/>
            <w:snapToGrid w:val="0"/>
            <w:lang w:val="en-US" w:eastAsia="zh-CN"/>
          </w:rPr>
          <w:t>-ToSetup-list</w:t>
        </w:r>
      </w:ins>
      <w:ins w:id="1800" w:author="Ericsson - Author" w:date="2023-10-24T10:04:00Z">
        <w:r>
          <w:rPr>
            <w:rFonts w:eastAsia="等线"/>
            <w:snapToGrid w:val="0"/>
            <w:lang w:eastAsia="zh-CN"/>
          </w:rPr>
          <w:t>,</w:t>
        </w:r>
      </w:ins>
    </w:p>
    <w:p w14:paraId="24ADF10E" w14:textId="7E62B71C" w:rsidR="006418DF" w:rsidRDefault="006418DF" w:rsidP="00635C29">
      <w:pPr>
        <w:pStyle w:val="PL"/>
        <w:rPr>
          <w:ins w:id="1801" w:author="Ericsson - Author" w:date="2023-10-24T10:04:00Z"/>
          <w:rFonts w:eastAsia="等线"/>
          <w:snapToGrid w:val="0"/>
          <w:lang w:eastAsia="zh-CN"/>
        </w:rPr>
      </w:pPr>
      <w:ins w:id="1802" w:author="Ericsson - Author" w:date="2023-10-24T10:04:00Z">
        <w:r>
          <w:rPr>
            <w:rFonts w:eastAsia="等线"/>
            <w:snapToGrid w:val="0"/>
            <w:lang w:eastAsia="zh-CN"/>
          </w:rPr>
          <w:tab/>
        </w:r>
        <w:r w:rsidRPr="006418DF">
          <w:rPr>
            <w:rFonts w:eastAsia="等线"/>
            <w:snapToGrid w:val="0"/>
            <w:lang w:eastAsia="zh-CN"/>
          </w:rPr>
          <w:t>id-RequestedPredictionTime,</w:t>
        </w:r>
      </w:ins>
    </w:p>
    <w:p w14:paraId="7D2A8EC8" w14:textId="60A472DE" w:rsidR="00337901" w:rsidRPr="00337901" w:rsidRDefault="00337901" w:rsidP="00337901">
      <w:pPr>
        <w:pStyle w:val="PL"/>
        <w:rPr>
          <w:ins w:id="1803" w:author="Ericsson - Author" w:date="2023-10-24T10:04:00Z"/>
          <w:rFonts w:eastAsia="等线"/>
          <w:snapToGrid w:val="0"/>
          <w:lang w:eastAsia="zh-CN"/>
        </w:rPr>
      </w:pPr>
      <w:ins w:id="1804" w:author="Ericsson - Author" w:date="2023-10-24T10:04:00Z">
        <w:r>
          <w:rPr>
            <w:rFonts w:eastAsia="等线"/>
            <w:snapToGrid w:val="0"/>
            <w:lang w:eastAsia="zh-CN"/>
          </w:rPr>
          <w:tab/>
        </w:r>
        <w:r w:rsidRPr="00337901">
          <w:rPr>
            <w:rFonts w:eastAsia="等线"/>
            <w:snapToGrid w:val="0"/>
            <w:lang w:eastAsia="zh-CN"/>
          </w:rPr>
          <w:t>id-NodeMeasurementInitiationResult</w:t>
        </w:r>
        <w:r w:rsidR="00D60C3A">
          <w:rPr>
            <w:rFonts w:eastAsia="等线"/>
            <w:snapToGrid w:val="0"/>
            <w:lang w:eastAsia="zh-CN"/>
          </w:rPr>
          <w:t>-List</w:t>
        </w:r>
        <w:r w:rsidRPr="00337901">
          <w:rPr>
            <w:rFonts w:eastAsia="等线"/>
            <w:snapToGrid w:val="0"/>
            <w:lang w:eastAsia="zh-CN"/>
          </w:rPr>
          <w:t>,</w:t>
        </w:r>
      </w:ins>
    </w:p>
    <w:p w14:paraId="2C17ACED" w14:textId="6139D322" w:rsidR="00337901" w:rsidRDefault="00337901" w:rsidP="00337901">
      <w:pPr>
        <w:pStyle w:val="PL"/>
        <w:rPr>
          <w:ins w:id="1805" w:author="Ericsson - Author" w:date="2023-10-24T10:04:00Z"/>
          <w:rFonts w:eastAsia="等线"/>
          <w:snapToGrid w:val="0"/>
          <w:lang w:eastAsia="zh-CN"/>
        </w:rPr>
      </w:pPr>
      <w:ins w:id="1806" w:author="Ericsson - Author" w:date="2023-10-24T10:04:00Z">
        <w:r>
          <w:rPr>
            <w:rFonts w:eastAsia="等线"/>
            <w:snapToGrid w:val="0"/>
            <w:lang w:eastAsia="zh-CN"/>
          </w:rPr>
          <w:tab/>
        </w:r>
        <w:r w:rsidRPr="00337901">
          <w:rPr>
            <w:rFonts w:eastAsia="等线"/>
            <w:snapToGrid w:val="0"/>
            <w:lang w:eastAsia="zh-CN"/>
          </w:rPr>
          <w:t>id-CellMeasurementInitiationResult</w:t>
        </w:r>
        <w:r w:rsidR="00D60C3A">
          <w:rPr>
            <w:rFonts w:eastAsia="等线"/>
            <w:snapToGrid w:val="0"/>
            <w:lang w:eastAsia="zh-CN"/>
          </w:rPr>
          <w:t>-List</w:t>
        </w:r>
        <w:r>
          <w:rPr>
            <w:rFonts w:eastAsia="等线"/>
            <w:snapToGrid w:val="0"/>
            <w:lang w:eastAsia="zh-CN"/>
          </w:rPr>
          <w:t>,</w:t>
        </w:r>
      </w:ins>
    </w:p>
    <w:p w14:paraId="6C4C3E37" w14:textId="4F3CA2F7" w:rsidR="001B68FA" w:rsidRDefault="001B68FA" w:rsidP="001B68FA">
      <w:pPr>
        <w:pStyle w:val="PL"/>
        <w:rPr>
          <w:ins w:id="1807" w:author="Ericsson - Author" w:date="2023-10-24T10:04:00Z"/>
        </w:rPr>
      </w:pPr>
      <w:ins w:id="1808" w:author="Ericsson - Author" w:date="2023-10-24T10:04:00Z">
        <w:r>
          <w:tab/>
          <w:t>id-UEAssociatedInfoResult</w:t>
        </w:r>
        <w:r w:rsidR="005D3DE3">
          <w:t>-List</w:t>
        </w:r>
        <w:r>
          <w:t>,</w:t>
        </w:r>
      </w:ins>
    </w:p>
    <w:p w14:paraId="0FDC983C" w14:textId="77777777" w:rsidR="009D5977" w:rsidRDefault="001B68FA" w:rsidP="009D5977">
      <w:pPr>
        <w:pStyle w:val="PL"/>
        <w:rPr>
          <w:ins w:id="1809" w:author="Ericsson - Author" w:date="2023-10-24T10:04:00Z"/>
        </w:rPr>
      </w:pPr>
      <w:ins w:id="1810" w:author="Ericsson - Author" w:date="2023-10-24T10:04:00Z">
        <w:r>
          <w:tab/>
          <w:t>id-EnergyCost,</w:t>
        </w:r>
      </w:ins>
    </w:p>
    <w:p w14:paraId="46C7B82B" w14:textId="77777777" w:rsidR="0032723B" w:rsidRPr="0032723B" w:rsidRDefault="009D5977" w:rsidP="0032723B">
      <w:pPr>
        <w:pStyle w:val="PL"/>
        <w:rPr>
          <w:ins w:id="1811" w:author="Ericsson - Author" w:date="2023-10-24T10:04:00Z"/>
          <w:noProof w:val="0"/>
          <w:snapToGrid w:val="0"/>
        </w:rPr>
      </w:pPr>
      <w:ins w:id="1812" w:author="Ericsson - Author" w:date="2023-10-24T10:04:00Z">
        <w:r>
          <w:rPr>
            <w:noProof w:val="0"/>
            <w:snapToGrid w:val="0"/>
          </w:rPr>
          <w:tab/>
          <w:t>id-</w:t>
        </w:r>
        <w:proofErr w:type="spellStart"/>
        <w:r>
          <w:rPr>
            <w:noProof w:val="0"/>
            <w:snapToGrid w:val="0"/>
          </w:rPr>
          <w:t>AdditionalUETrajectoryReportConditions</w:t>
        </w:r>
        <w:proofErr w:type="spellEnd"/>
        <w:r>
          <w:rPr>
            <w:noProof w:val="0"/>
            <w:snapToGrid w:val="0"/>
          </w:rPr>
          <w:t>,</w:t>
        </w:r>
      </w:ins>
    </w:p>
    <w:p w14:paraId="56FCE2A6" w14:textId="76F1142C" w:rsidR="00805F8B" w:rsidRDefault="0032723B" w:rsidP="0032723B">
      <w:pPr>
        <w:pStyle w:val="PL"/>
        <w:rPr>
          <w:ins w:id="1813" w:author="CATT" w:date="2023-10-27T15:31:00Z"/>
          <w:noProof w:val="0"/>
          <w:snapToGrid w:val="0"/>
          <w:lang w:eastAsia="zh-CN"/>
        </w:rPr>
      </w:pPr>
      <w:ins w:id="1814" w:author="Ericsson - Author" w:date="2023-10-24T10:04:00Z">
        <w:r w:rsidRPr="0032723B">
          <w:rPr>
            <w:noProof w:val="0"/>
            <w:snapToGrid w:val="0"/>
          </w:rPr>
          <w:tab/>
        </w:r>
        <w:proofErr w:type="gramStart"/>
        <w:r w:rsidRPr="0032723B">
          <w:rPr>
            <w:noProof w:val="0"/>
            <w:snapToGrid w:val="0"/>
          </w:rPr>
          <w:t>id-</w:t>
        </w:r>
        <w:proofErr w:type="spellStart"/>
        <w:r w:rsidRPr="0032723B">
          <w:rPr>
            <w:noProof w:val="0"/>
            <w:snapToGrid w:val="0"/>
          </w:rPr>
          <w:t>UEPerformanceConfiguration</w:t>
        </w:r>
        <w:proofErr w:type="spellEnd"/>
        <w:proofErr w:type="gramEnd"/>
        <w:r w:rsidRPr="0032723B">
          <w:rPr>
            <w:noProof w:val="0"/>
            <w:snapToGrid w:val="0"/>
          </w:rPr>
          <w:t>,</w:t>
        </w:r>
      </w:ins>
    </w:p>
    <w:p w14:paraId="2FAFC523" w14:textId="1F892BA6" w:rsidR="00C03CEB" w:rsidRPr="00FD0425" w:rsidRDefault="00C03CEB" w:rsidP="0032723B">
      <w:pPr>
        <w:pStyle w:val="PL"/>
        <w:rPr>
          <w:ins w:id="1815" w:author="Ericsson - Author" w:date="2023-10-24T10:04:00Z"/>
          <w:lang w:eastAsia="zh-CN"/>
        </w:rPr>
      </w:pPr>
      <w:ins w:id="1816" w:author="CATT" w:date="2023-10-27T15:31:00Z">
        <w:r>
          <w:rPr>
            <w:rFonts w:hint="eastAsia"/>
            <w:snapToGrid w:val="0"/>
            <w:lang w:eastAsia="zh-CN"/>
          </w:rPr>
          <w:tab/>
        </w:r>
        <w:r>
          <w:rPr>
            <w:snapToGrid w:val="0"/>
          </w:rPr>
          <w:t>id-</w:t>
        </w:r>
        <w:r>
          <w:rPr>
            <w:rFonts w:hint="eastAsia"/>
            <w:snapToGrid w:val="0"/>
            <w:lang w:eastAsia="zh-CN"/>
          </w:rPr>
          <w:t>A</w:t>
        </w:r>
      </w:ins>
      <w:ins w:id="1817" w:author="CATT" w:date="2023-11-03T09:57:00Z">
        <w:r w:rsidR="003B2EAE">
          <w:rPr>
            <w:rFonts w:hint="eastAsia"/>
            <w:snapToGrid w:val="0"/>
            <w:lang w:eastAsia="zh-CN"/>
          </w:rPr>
          <w:t>valiable</w:t>
        </w:r>
      </w:ins>
      <w:ins w:id="1818" w:author="CATT" w:date="2023-10-27T15:31:00Z">
        <w:r>
          <w:rPr>
            <w:rFonts w:hint="eastAsia"/>
            <w:snapToGrid w:val="0"/>
            <w:lang w:eastAsia="zh-CN"/>
          </w:rPr>
          <w:t>TimeInformation</w:t>
        </w:r>
      </w:ins>
      <w:ins w:id="1819" w:author="CATT" w:date="2023-10-27T15:32:00Z">
        <w:r>
          <w:rPr>
            <w:rFonts w:hint="eastAsia"/>
            <w:snapToGrid w:val="0"/>
            <w:lang w:eastAsia="zh-CN"/>
          </w:rPr>
          <w:t>,</w:t>
        </w:r>
      </w:ins>
    </w:p>
    <w:bookmarkEnd w:id="1795"/>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5E0313BC" w:rsidR="00805F8B" w:rsidRDefault="00805F8B" w:rsidP="00805F8B">
      <w:pPr>
        <w:pStyle w:val="PL"/>
        <w:rPr>
          <w:snapToGrid w:val="0"/>
        </w:rPr>
      </w:pPr>
      <w:r w:rsidRPr="00FD0425">
        <w:rPr>
          <w:snapToGrid w:val="0"/>
        </w:rPr>
        <w:t>FROM XnAP-Constants;</w:t>
      </w:r>
    </w:p>
    <w:p w14:paraId="3718F454" w14:textId="77777777" w:rsidR="00260D6C" w:rsidRPr="00FD0425" w:rsidRDefault="00260D6C" w:rsidP="00805F8B">
      <w:pPr>
        <w:pStyle w:val="PL"/>
        <w:rPr>
          <w:snapToGrid w:val="0"/>
        </w:rPr>
      </w:pP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lastRenderedPageBreak/>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210A1E75" w:rsidR="00805F8B" w:rsidRDefault="00805F8B" w:rsidP="00805F8B">
      <w:pPr>
        <w:pStyle w:val="PL"/>
        <w:rPr>
          <w:snapToGrid w:val="0"/>
        </w:rPr>
      </w:pPr>
      <w:bookmarkStart w:id="1820"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821" w:author="Ericsson - Author" w:date="2023-10-24T10:04:00Z">
        <w:r w:rsidRPr="00DA6DDA">
          <w:rPr>
            <w:rFonts w:hint="eastAsia"/>
            <w:snapToGrid w:val="0"/>
          </w:rPr>
          <w:delText>}</w:delText>
        </w:r>
        <w:r w:rsidR="00635C29">
          <w:rPr>
            <w:snapToGrid w:val="0"/>
          </w:rPr>
          <w:delText>,</w:delText>
        </w:r>
      </w:del>
      <w:ins w:id="1822" w:author="Ericsson - Author" w:date="2023-10-24T10:04:00Z">
        <w:r w:rsidR="00635C29" w:rsidRPr="00DA6DDA">
          <w:rPr>
            <w:rFonts w:hint="eastAsia"/>
            <w:snapToGrid w:val="0"/>
          </w:rPr>
          <w:t>}</w:t>
        </w:r>
        <w:bookmarkStart w:id="1823" w:name="_Hlk148729344"/>
        <w:r w:rsidR="00635C29">
          <w:rPr>
            <w:snapToGrid w:val="0"/>
          </w:rPr>
          <w:t>|</w:t>
        </w:r>
      </w:ins>
    </w:p>
    <w:p w14:paraId="1C3F2F2B" w14:textId="77777777" w:rsidR="00805F8B" w:rsidRPr="00FD0425" w:rsidRDefault="00805F8B" w:rsidP="00805F8B">
      <w:pPr>
        <w:pStyle w:val="PL"/>
        <w:rPr>
          <w:del w:id="1824" w:author="Ericsson - Author" w:date="2023-10-24T10:04:00Z"/>
          <w:snapToGrid w:val="0"/>
        </w:rPr>
      </w:pPr>
    </w:p>
    <w:p w14:paraId="5225E398" w14:textId="2FEAB605" w:rsidR="00635C29" w:rsidRDefault="00635C29" w:rsidP="00C33AA9">
      <w:pPr>
        <w:pStyle w:val="PL"/>
        <w:rPr>
          <w:ins w:id="1825" w:author="Ericsson - Author" w:date="2023-10-24T10:04:00Z"/>
          <w:snapToGrid w:val="0"/>
        </w:rPr>
      </w:pPr>
      <w:ins w:id="1826"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18D423B0" w:rsidR="00805F8B" w:rsidRPr="00FD0425" w:rsidRDefault="00635C29" w:rsidP="00805F8B">
      <w:pPr>
        <w:pStyle w:val="PL"/>
        <w:rPr>
          <w:ins w:id="1827" w:author="Ericsson - Author" w:date="2023-10-24T10:04:00Z"/>
          <w:snapToGrid w:val="0"/>
        </w:rPr>
      </w:pPr>
      <w:ins w:id="1828" w:author="Ericsson - Author" w:date="2023-10-24T10:04:00Z">
        <w:r>
          <w:rPr>
            <w:snapToGrid w:val="0"/>
          </w:rPr>
          <w:tab/>
          <w:t>{ ID id-</w:t>
        </w:r>
        <w:r w:rsidR="00597658">
          <w:rPr>
            <w:snapToGrid w:val="0"/>
            <w:lang w:val="en-US"/>
          </w:rPr>
          <w:t>DataCollection</w:t>
        </w:r>
        <w:r>
          <w:rPr>
            <w:snapToGrid w:val="0"/>
            <w:lang w:val="en-US"/>
          </w:rPr>
          <w:t>ID</w:t>
        </w:r>
      </w:ins>
      <w:ins w:id="1829" w:author="CATT" w:date="2023-10-27T15:05:00Z">
        <w:r w:rsidR="00D83469">
          <w:rPr>
            <w:rFonts w:hint="eastAsia"/>
            <w:snapToGrid w:val="0"/>
            <w:lang w:val="en-US" w:eastAsia="zh-CN"/>
          </w:rPr>
          <w:t>-ToSetup-list</w:t>
        </w:r>
      </w:ins>
      <w:ins w:id="1830" w:author="Ericsson - Author" w:date="2023-10-24T10:04:00Z">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1831" w:author="CATT" w:date="2023-10-27T15:05:00Z">
        <w:r w:rsidR="00D83469">
          <w:rPr>
            <w:snapToGrid w:val="0"/>
            <w:lang w:val="en-US"/>
          </w:rPr>
          <w:t>DataCollectionID</w:t>
        </w:r>
        <w:r w:rsidR="00D83469">
          <w:rPr>
            <w:rFonts w:hint="eastAsia"/>
            <w:snapToGrid w:val="0"/>
            <w:lang w:val="en-US" w:eastAsia="zh-CN"/>
          </w:rPr>
          <w:t>-ToSetup-list</w:t>
        </w:r>
      </w:ins>
      <w:ins w:id="1832" w:author="Ericsson - Author" w:date="2023-10-24T10:04:00Z">
        <w:del w:id="1833" w:author="CATT" w:date="2023-10-27T15:05:00Z">
          <w:r w:rsidR="008173AF" w:rsidDel="00D83469">
            <w:rPr>
              <w:snapToGrid w:val="0"/>
              <w:lang w:val="en-US"/>
            </w:rPr>
            <w:delText>DataCollection</w:delText>
          </w:r>
          <w:r w:rsidDel="00D83469">
            <w:rPr>
              <w:snapToGrid w:val="0"/>
              <w:lang w:val="en-US"/>
            </w:rPr>
            <w:delText>ID</w:delText>
          </w:r>
        </w:del>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1823"/>
        <w:r>
          <w:rPr>
            <w:snapToGrid w:val="0"/>
          </w:rPr>
          <w:t>,</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bookmarkEnd w:id="1820"/>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834" w:author="Ericsson - Author" w:date="2023-10-24T10:04:00Z"/>
          <w:snapToGrid w:val="0"/>
        </w:rPr>
      </w:pPr>
      <w:bookmarkStart w:id="1835" w:name="_Hlk148727469"/>
      <w:ins w:id="1836" w:author="Ericsson - Author" w:date="2023-10-24T10:04:00Z">
        <w:r>
          <w:rPr>
            <w:snapToGrid w:val="0"/>
          </w:rPr>
          <w:t>-- **************************************************************</w:t>
        </w:r>
      </w:ins>
    </w:p>
    <w:p w14:paraId="446D4FD7" w14:textId="77777777" w:rsidR="00635C29" w:rsidRDefault="00635C29" w:rsidP="00771099">
      <w:pPr>
        <w:pStyle w:val="PL"/>
        <w:rPr>
          <w:ins w:id="1837" w:author="Ericsson - Author" w:date="2023-10-24T10:04:00Z"/>
          <w:snapToGrid w:val="0"/>
        </w:rPr>
      </w:pPr>
      <w:ins w:id="1838" w:author="Ericsson - Author" w:date="2023-10-24T10:04:00Z">
        <w:r>
          <w:rPr>
            <w:snapToGrid w:val="0"/>
          </w:rPr>
          <w:t>--</w:t>
        </w:r>
      </w:ins>
    </w:p>
    <w:p w14:paraId="309CCCBD" w14:textId="77777777" w:rsidR="00635C29" w:rsidRDefault="00635C29" w:rsidP="00771099">
      <w:pPr>
        <w:pStyle w:val="PL"/>
        <w:rPr>
          <w:ins w:id="1839" w:author="Ericsson - Author" w:date="2023-10-24T10:04:00Z"/>
          <w:snapToGrid w:val="0"/>
        </w:rPr>
      </w:pPr>
      <w:ins w:id="1840" w:author="Ericsson - Author" w:date="2023-10-24T10:04:00Z">
        <w:r>
          <w:rPr>
            <w:snapToGrid w:val="0"/>
          </w:rPr>
          <w:t>-- DATA COLLECTION REQUEST</w:t>
        </w:r>
      </w:ins>
    </w:p>
    <w:p w14:paraId="0A673C24" w14:textId="77777777" w:rsidR="00635C29" w:rsidRDefault="00635C29" w:rsidP="00771099">
      <w:pPr>
        <w:pStyle w:val="PL"/>
        <w:rPr>
          <w:ins w:id="1841" w:author="Ericsson - Author" w:date="2023-10-24T10:04:00Z"/>
          <w:snapToGrid w:val="0"/>
        </w:rPr>
      </w:pPr>
      <w:ins w:id="1842" w:author="Ericsson - Author" w:date="2023-10-24T10:04:00Z">
        <w:r>
          <w:rPr>
            <w:snapToGrid w:val="0"/>
          </w:rPr>
          <w:t>--</w:t>
        </w:r>
      </w:ins>
    </w:p>
    <w:p w14:paraId="357ADD83" w14:textId="77777777" w:rsidR="00635C29" w:rsidRDefault="00635C29" w:rsidP="00771099">
      <w:pPr>
        <w:pStyle w:val="PL"/>
        <w:rPr>
          <w:ins w:id="1843" w:author="Ericsson - Author" w:date="2023-10-24T10:04:00Z"/>
          <w:snapToGrid w:val="0"/>
        </w:rPr>
      </w:pPr>
      <w:ins w:id="1844" w:author="Ericsson - Author" w:date="2023-10-24T10:04:00Z">
        <w:r>
          <w:rPr>
            <w:snapToGrid w:val="0"/>
          </w:rPr>
          <w:t>-- **************************************************************</w:t>
        </w:r>
      </w:ins>
    </w:p>
    <w:p w14:paraId="4590B96A" w14:textId="77777777" w:rsidR="00635C29" w:rsidRDefault="00635C29" w:rsidP="00771099">
      <w:pPr>
        <w:pStyle w:val="PL"/>
        <w:rPr>
          <w:ins w:id="1845" w:author="Ericsson - Author" w:date="2023-10-24T10:04:00Z"/>
          <w:snapToGrid w:val="0"/>
        </w:rPr>
      </w:pPr>
    </w:p>
    <w:p w14:paraId="5C25F4A4" w14:textId="77777777" w:rsidR="00635C29" w:rsidRDefault="00635C29" w:rsidP="00771099">
      <w:pPr>
        <w:pStyle w:val="PL"/>
        <w:rPr>
          <w:ins w:id="1846" w:author="Ericsson - Author" w:date="2023-10-24T10:04:00Z"/>
          <w:snapToGrid w:val="0"/>
        </w:rPr>
      </w:pPr>
      <w:ins w:id="1847" w:author="Ericsson - Author" w:date="2023-10-24T10:04:00Z">
        <w:r>
          <w:rPr>
            <w:snapToGrid w:val="0"/>
          </w:rPr>
          <w:t>DataCollectionRequest ::= SEQUENCE {</w:t>
        </w:r>
      </w:ins>
    </w:p>
    <w:p w14:paraId="37272F50" w14:textId="77777777" w:rsidR="00635C29" w:rsidRPr="00771099" w:rsidRDefault="00635C29" w:rsidP="00771099">
      <w:pPr>
        <w:pStyle w:val="PL"/>
        <w:rPr>
          <w:ins w:id="1848" w:author="Ericsson - Author" w:date="2023-10-24T10:04:00Z"/>
          <w:snapToGrid w:val="0"/>
          <w:lang w:val="it-IT"/>
        </w:rPr>
      </w:pPr>
      <w:ins w:id="1849"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850" w:author="Ericsson - Author" w:date="2023-10-24T10:04:00Z"/>
          <w:snapToGrid w:val="0"/>
        </w:rPr>
      </w:pPr>
      <w:ins w:id="1851" w:author="Ericsson - Author" w:date="2023-10-24T10:04:00Z">
        <w:r w:rsidRPr="00771099">
          <w:rPr>
            <w:snapToGrid w:val="0"/>
            <w:lang w:val="it-IT"/>
          </w:rPr>
          <w:tab/>
        </w:r>
        <w:r>
          <w:rPr>
            <w:snapToGrid w:val="0"/>
          </w:rPr>
          <w:t>...</w:t>
        </w:r>
      </w:ins>
    </w:p>
    <w:p w14:paraId="70F14342" w14:textId="77777777" w:rsidR="00635C29" w:rsidRDefault="00635C29" w:rsidP="00771099">
      <w:pPr>
        <w:pStyle w:val="PL"/>
        <w:rPr>
          <w:ins w:id="1852" w:author="Ericsson - Author" w:date="2023-10-24T10:04:00Z"/>
          <w:snapToGrid w:val="0"/>
        </w:rPr>
      </w:pPr>
      <w:ins w:id="1853" w:author="Ericsson - Author" w:date="2023-10-24T10:04:00Z">
        <w:r>
          <w:rPr>
            <w:snapToGrid w:val="0"/>
          </w:rPr>
          <w:t>}</w:t>
        </w:r>
      </w:ins>
    </w:p>
    <w:p w14:paraId="72AE2B97" w14:textId="77777777" w:rsidR="00635C29" w:rsidRDefault="00635C29" w:rsidP="00771099">
      <w:pPr>
        <w:pStyle w:val="PL"/>
        <w:rPr>
          <w:ins w:id="1854" w:author="Ericsson - Author" w:date="2023-10-24T10:04:00Z"/>
          <w:snapToGrid w:val="0"/>
        </w:rPr>
      </w:pPr>
    </w:p>
    <w:p w14:paraId="1ECB405C" w14:textId="77777777" w:rsidR="00635C29" w:rsidRDefault="00635C29" w:rsidP="00771099">
      <w:pPr>
        <w:pStyle w:val="PL"/>
        <w:rPr>
          <w:ins w:id="1855" w:author="Ericsson - Author" w:date="2023-10-24T10:04:00Z"/>
          <w:snapToGrid w:val="0"/>
        </w:rPr>
      </w:pPr>
      <w:ins w:id="1856" w:author="Ericsson - Author" w:date="2023-10-24T10:04:00Z">
        <w:r>
          <w:rPr>
            <w:snapToGrid w:val="0"/>
          </w:rPr>
          <w:t>DataCollectionRequest-IEs XNAP-PROTOCOL-IES ::= {</w:t>
        </w:r>
      </w:ins>
    </w:p>
    <w:p w14:paraId="7670D0AD" w14:textId="77777777" w:rsidR="00635C29" w:rsidRDefault="00635C29" w:rsidP="00771099">
      <w:pPr>
        <w:pStyle w:val="PL"/>
        <w:rPr>
          <w:ins w:id="1857" w:author="Ericsson - Author" w:date="2023-10-24T10:04:00Z"/>
          <w:snapToGrid w:val="0"/>
        </w:rPr>
      </w:pPr>
      <w:ins w:id="1858"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859" w:author="Ericsson - Author" w:date="2023-10-24T10:04:00Z"/>
          <w:noProof w:val="0"/>
          <w:snapToGrid w:val="0"/>
        </w:rPr>
      </w:pPr>
      <w:ins w:id="1860" w:author="Ericsson - Author" w:date="2023-10-24T10:0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861" w:author="Ericsson - Author" w:date="2023-10-24T10:04:00Z"/>
          <w:noProof w:val="0"/>
          <w:snapToGrid w:val="0"/>
        </w:rPr>
      </w:pPr>
      <w:ins w:id="1862"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863" w:author="Ericsson - Author" w:date="2023-10-24T10:04:00Z"/>
          <w:snapToGrid w:val="0"/>
        </w:rPr>
      </w:pPr>
      <w:ins w:id="1864"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865" w:author="Ericsson - Author" w:date="2023-10-24T10:04:00Z"/>
          <w:noProof w:val="0"/>
          <w:snapToGrid w:val="0"/>
        </w:rPr>
      </w:pPr>
      <w:ins w:id="186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867" w:author="Ericsson - Author" w:date="2023-10-24T10:04:00Z"/>
          <w:noProof w:val="0"/>
          <w:snapToGrid w:val="0"/>
        </w:rPr>
      </w:pPr>
      <w:ins w:id="1868"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869" w:author="Ericsson - Author" w:date="2023-10-24T10:04:00Z"/>
          <w:snapToGrid w:val="0"/>
        </w:rPr>
      </w:pPr>
      <w:ins w:id="1870"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871" w:author="Ericsson - Author" w:date="2023-10-24T10:04:00Z"/>
          <w:noProof w:val="0"/>
          <w:snapToGrid w:val="0"/>
        </w:rPr>
      </w:pPr>
      <w:ins w:id="1872"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0380691" w14:textId="77777777" w:rsidR="0018107F" w:rsidRDefault="006418DF" w:rsidP="0018107F">
      <w:pPr>
        <w:pStyle w:val="PL"/>
        <w:tabs>
          <w:tab w:val="left" w:pos="4556"/>
        </w:tabs>
        <w:rPr>
          <w:ins w:id="1873" w:author="Ericsson - Author" w:date="2023-10-24T10:04:00Z"/>
          <w:noProof w:val="0"/>
          <w:snapToGrid w:val="0"/>
        </w:rPr>
      </w:pPr>
      <w:ins w:id="1874"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18107F">
          <w:rPr>
            <w:noProof w:val="0"/>
            <w:snapToGrid w:val="0"/>
          </w:rPr>
          <w:t>|</w:t>
        </w:r>
      </w:ins>
    </w:p>
    <w:p w14:paraId="3BD817F2" w14:textId="77777777" w:rsidR="00FD628E" w:rsidRPr="00FD628E" w:rsidRDefault="0018107F" w:rsidP="00FD628E">
      <w:pPr>
        <w:pStyle w:val="PL"/>
        <w:tabs>
          <w:tab w:val="left" w:pos="4556"/>
        </w:tabs>
        <w:rPr>
          <w:ins w:id="1875" w:author="Ericsson - Author" w:date="2023-10-24T10:04:00Z"/>
          <w:noProof w:val="0"/>
          <w:snapToGrid w:val="0"/>
        </w:rPr>
      </w:pPr>
      <w:ins w:id="187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AdditionalUETrajectoryReportConditions</w:t>
        </w:r>
        <w:proofErr w:type="spellEnd"/>
        <w:r>
          <w:rPr>
            <w:noProof w:val="0"/>
            <w:snapToGrid w:val="0"/>
          </w:rPr>
          <w:tab/>
          <w:t>CRITICALITY ignore</w:t>
        </w:r>
        <w:r>
          <w:rPr>
            <w:noProof w:val="0"/>
            <w:snapToGrid w:val="0"/>
          </w:rPr>
          <w:tab/>
          <w:t xml:space="preserve">TYPE </w:t>
        </w:r>
        <w:proofErr w:type="spellStart"/>
        <w:r>
          <w:rPr>
            <w:noProof w:val="0"/>
            <w:snapToGrid w:val="0"/>
          </w:rPr>
          <w:t>AdditionalUETrajectoryReportConditions</w:t>
        </w:r>
        <w:proofErr w:type="spellEnd"/>
        <w:r>
          <w:rPr>
            <w:noProof w:val="0"/>
            <w:snapToGrid w:val="0"/>
          </w:rPr>
          <w:tab/>
          <w:t>PRESENCE optional}</w:t>
        </w:r>
        <w:r w:rsidR="00FD628E" w:rsidRPr="00FD628E">
          <w:rPr>
            <w:noProof w:val="0"/>
            <w:snapToGrid w:val="0"/>
          </w:rPr>
          <w:t>|</w:t>
        </w:r>
      </w:ins>
    </w:p>
    <w:p w14:paraId="1D718B40" w14:textId="6C1B69C4" w:rsidR="00635C29" w:rsidRDefault="00FD628E" w:rsidP="00FD628E">
      <w:pPr>
        <w:pStyle w:val="PL"/>
        <w:tabs>
          <w:tab w:val="left" w:pos="4556"/>
        </w:tabs>
        <w:rPr>
          <w:ins w:id="1877" w:author="Ericsson - Author" w:date="2023-10-24T10:04:00Z"/>
          <w:noProof w:val="0"/>
          <w:snapToGrid w:val="0"/>
        </w:rPr>
      </w:pPr>
      <w:ins w:id="1878" w:author="Ericsson - Author" w:date="2023-10-24T10:04:00Z">
        <w:r w:rsidRPr="00FD628E">
          <w:rPr>
            <w:noProof w:val="0"/>
            <w:snapToGrid w:val="0"/>
          </w:rPr>
          <w:tab/>
        </w:r>
        <w:proofErr w:type="gramStart"/>
        <w:r w:rsidRPr="00FD628E">
          <w:rPr>
            <w:noProof w:val="0"/>
            <w:snapToGrid w:val="0"/>
          </w:rPr>
          <w:t>{ ID</w:t>
        </w:r>
        <w:proofErr w:type="gramEnd"/>
        <w:r w:rsidRPr="00FD628E">
          <w:rPr>
            <w:noProof w:val="0"/>
            <w:snapToGrid w:val="0"/>
          </w:rPr>
          <w:t xml:space="preserve"> id-</w:t>
        </w:r>
        <w:proofErr w:type="spellStart"/>
        <w:r w:rsidRPr="00FD628E">
          <w:rPr>
            <w:noProof w:val="0"/>
            <w:snapToGrid w:val="0"/>
          </w:rPr>
          <w:t>UEPerformanceConfiguration</w:t>
        </w:r>
        <w:proofErr w:type="spellEnd"/>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 xml:space="preserve">TYPE </w:t>
        </w:r>
        <w:proofErr w:type="spellStart"/>
        <w:r w:rsidRPr="00FD628E">
          <w:rPr>
            <w:noProof w:val="0"/>
            <w:snapToGrid w:val="0"/>
          </w:rPr>
          <w:t>UEPerformanceConfiguration</w:t>
        </w:r>
        <w:proofErr w:type="spellEnd"/>
        <w:r w:rsidRPr="00FD628E">
          <w:rPr>
            <w:noProof w:val="0"/>
            <w:snapToGrid w:val="0"/>
          </w:rPr>
          <w:tab/>
          <w:t>PRESENCE optional}</w:t>
        </w:r>
        <w:r w:rsidR="00635C29">
          <w:rPr>
            <w:snapToGrid w:val="0"/>
          </w:rPr>
          <w:t>,</w:t>
        </w:r>
      </w:ins>
    </w:p>
    <w:p w14:paraId="27F7E839" w14:textId="77777777" w:rsidR="00635C29" w:rsidRDefault="00635C29" w:rsidP="00771099">
      <w:pPr>
        <w:pStyle w:val="PL"/>
        <w:rPr>
          <w:ins w:id="1879" w:author="Ericsson - Author" w:date="2023-10-24T10:04:00Z"/>
          <w:snapToGrid w:val="0"/>
        </w:rPr>
      </w:pPr>
      <w:ins w:id="1880" w:author="Ericsson - Author" w:date="2023-10-24T10:04:00Z">
        <w:r>
          <w:rPr>
            <w:snapToGrid w:val="0"/>
          </w:rPr>
          <w:tab/>
          <w:t>...</w:t>
        </w:r>
      </w:ins>
    </w:p>
    <w:p w14:paraId="6C94A19B" w14:textId="77777777" w:rsidR="00635C29" w:rsidRDefault="00635C29" w:rsidP="00771099">
      <w:pPr>
        <w:pStyle w:val="PL"/>
        <w:rPr>
          <w:ins w:id="1881" w:author="Ericsson - Author" w:date="2023-10-24T10:04:00Z"/>
          <w:snapToGrid w:val="0"/>
        </w:rPr>
      </w:pPr>
      <w:ins w:id="1882" w:author="Ericsson - Author" w:date="2023-10-24T10:04:00Z">
        <w:r>
          <w:rPr>
            <w:snapToGrid w:val="0"/>
          </w:rPr>
          <w:t>}</w:t>
        </w:r>
      </w:ins>
    </w:p>
    <w:p w14:paraId="1D089B6A" w14:textId="77777777" w:rsidR="00635C29" w:rsidRDefault="00635C29" w:rsidP="00771099">
      <w:pPr>
        <w:pStyle w:val="PL"/>
        <w:rPr>
          <w:ins w:id="1883" w:author="Ericsson - Author" w:date="2023-10-24T10:04:00Z"/>
          <w:snapToGrid w:val="0"/>
        </w:rPr>
      </w:pPr>
    </w:p>
    <w:p w14:paraId="6E3EFEC2" w14:textId="77777777" w:rsidR="00635C29" w:rsidRDefault="00635C29" w:rsidP="00635C29">
      <w:pPr>
        <w:pStyle w:val="PL"/>
        <w:rPr>
          <w:ins w:id="1884" w:author="Ericsson - Author" w:date="2023-10-24T10:04:00Z"/>
          <w:snapToGrid w:val="0"/>
        </w:rPr>
      </w:pPr>
    </w:p>
    <w:p w14:paraId="01C03CBC" w14:textId="77777777" w:rsidR="00635C29" w:rsidRDefault="00635C29" w:rsidP="00771099">
      <w:pPr>
        <w:pStyle w:val="PL"/>
        <w:rPr>
          <w:ins w:id="1885" w:author="Ericsson - Author" w:date="2023-10-24T10:04:00Z"/>
          <w:snapToGrid w:val="0"/>
        </w:rPr>
      </w:pPr>
      <w:ins w:id="1886" w:author="Ericsson - Author" w:date="2023-10-24T10:04:00Z">
        <w:r>
          <w:rPr>
            <w:snapToGrid w:val="0"/>
          </w:rPr>
          <w:t>-- **************************************************************</w:t>
        </w:r>
      </w:ins>
    </w:p>
    <w:p w14:paraId="46E6AD45" w14:textId="77777777" w:rsidR="00635C29" w:rsidRDefault="00635C29" w:rsidP="00771099">
      <w:pPr>
        <w:pStyle w:val="PL"/>
        <w:rPr>
          <w:ins w:id="1887" w:author="Ericsson - Author" w:date="2023-10-24T10:04:00Z"/>
          <w:snapToGrid w:val="0"/>
        </w:rPr>
      </w:pPr>
      <w:ins w:id="1888" w:author="Ericsson - Author" w:date="2023-10-24T10:04:00Z">
        <w:r>
          <w:rPr>
            <w:snapToGrid w:val="0"/>
          </w:rPr>
          <w:t>--</w:t>
        </w:r>
      </w:ins>
    </w:p>
    <w:p w14:paraId="1A921A05" w14:textId="77777777" w:rsidR="00635C29" w:rsidRDefault="00635C29" w:rsidP="00771099">
      <w:pPr>
        <w:pStyle w:val="PL"/>
        <w:rPr>
          <w:ins w:id="1889" w:author="Ericsson - Author" w:date="2023-10-24T10:04:00Z"/>
          <w:snapToGrid w:val="0"/>
          <w:lang w:eastAsia="zh-CN"/>
        </w:rPr>
      </w:pPr>
      <w:ins w:id="1890" w:author="Ericsson - Author" w:date="2023-10-24T10:04:00Z">
        <w:r>
          <w:rPr>
            <w:snapToGrid w:val="0"/>
          </w:rPr>
          <w:t xml:space="preserve">-- DATA COLLECTION </w:t>
        </w:r>
        <w:r>
          <w:rPr>
            <w:snapToGrid w:val="0"/>
            <w:lang w:eastAsia="zh-CN"/>
          </w:rPr>
          <w:t>RESPONSE</w:t>
        </w:r>
      </w:ins>
    </w:p>
    <w:p w14:paraId="71FCF626" w14:textId="77777777" w:rsidR="00635C29" w:rsidRDefault="00635C29" w:rsidP="00771099">
      <w:pPr>
        <w:pStyle w:val="PL"/>
        <w:rPr>
          <w:ins w:id="1891" w:author="Ericsson - Author" w:date="2023-10-24T10:04:00Z"/>
          <w:snapToGrid w:val="0"/>
        </w:rPr>
      </w:pPr>
      <w:ins w:id="1892" w:author="Ericsson - Author" w:date="2023-10-24T10:04:00Z">
        <w:r>
          <w:rPr>
            <w:snapToGrid w:val="0"/>
          </w:rPr>
          <w:t>--</w:t>
        </w:r>
      </w:ins>
    </w:p>
    <w:p w14:paraId="107C02D3" w14:textId="77777777" w:rsidR="00635C29" w:rsidRDefault="00635C29" w:rsidP="00771099">
      <w:pPr>
        <w:pStyle w:val="PL"/>
        <w:rPr>
          <w:ins w:id="1893" w:author="Ericsson - Author" w:date="2023-10-24T10:04:00Z"/>
          <w:snapToGrid w:val="0"/>
        </w:rPr>
      </w:pPr>
      <w:ins w:id="1894" w:author="Ericsson - Author" w:date="2023-10-24T10:04:00Z">
        <w:r>
          <w:rPr>
            <w:snapToGrid w:val="0"/>
          </w:rPr>
          <w:t>-- **************************************************************</w:t>
        </w:r>
      </w:ins>
    </w:p>
    <w:p w14:paraId="0085053D" w14:textId="77777777" w:rsidR="00635C29" w:rsidRDefault="00635C29" w:rsidP="00771099">
      <w:pPr>
        <w:pStyle w:val="PL"/>
        <w:rPr>
          <w:ins w:id="1895" w:author="Ericsson - Author" w:date="2023-10-24T10:04:00Z"/>
          <w:snapToGrid w:val="0"/>
          <w:lang w:eastAsia="zh-CN"/>
        </w:rPr>
      </w:pPr>
    </w:p>
    <w:p w14:paraId="0A26AB90" w14:textId="77777777" w:rsidR="00635C29" w:rsidRDefault="00635C29" w:rsidP="00771099">
      <w:pPr>
        <w:pStyle w:val="PL"/>
        <w:rPr>
          <w:ins w:id="1896" w:author="Ericsson - Author" w:date="2023-10-24T10:04:00Z"/>
          <w:snapToGrid w:val="0"/>
        </w:rPr>
      </w:pPr>
      <w:ins w:id="1897" w:author="Ericsson - Author" w:date="2023-10-24T10:04:00Z">
        <w:r>
          <w:rPr>
            <w:snapToGrid w:val="0"/>
          </w:rPr>
          <w:lastRenderedPageBreak/>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898" w:author="Ericsson - Author" w:date="2023-10-24T10:04:00Z"/>
          <w:snapToGrid w:val="0"/>
        </w:rPr>
      </w:pPr>
      <w:ins w:id="1899"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900" w:author="Ericsson - Author" w:date="2023-10-24T10:04:00Z"/>
          <w:snapToGrid w:val="0"/>
        </w:rPr>
      </w:pPr>
      <w:ins w:id="1901" w:author="Ericsson - Author" w:date="2023-10-24T10:04:00Z">
        <w:r>
          <w:rPr>
            <w:snapToGrid w:val="0"/>
          </w:rPr>
          <w:tab/>
          <w:t>...</w:t>
        </w:r>
      </w:ins>
    </w:p>
    <w:p w14:paraId="616052D7" w14:textId="77777777" w:rsidR="00635C29" w:rsidRDefault="00635C29" w:rsidP="00771099">
      <w:pPr>
        <w:pStyle w:val="PL"/>
        <w:rPr>
          <w:ins w:id="1902" w:author="Ericsson - Author" w:date="2023-10-24T10:04:00Z"/>
          <w:snapToGrid w:val="0"/>
        </w:rPr>
      </w:pPr>
      <w:ins w:id="1903" w:author="Ericsson - Author" w:date="2023-10-24T10:04:00Z">
        <w:r>
          <w:rPr>
            <w:snapToGrid w:val="0"/>
          </w:rPr>
          <w:t>}</w:t>
        </w:r>
      </w:ins>
    </w:p>
    <w:p w14:paraId="4756DE61" w14:textId="77777777" w:rsidR="00635C29" w:rsidRDefault="00635C29" w:rsidP="00771099">
      <w:pPr>
        <w:pStyle w:val="PL"/>
        <w:rPr>
          <w:ins w:id="1904" w:author="Ericsson - Author" w:date="2023-10-24T10:04:00Z"/>
          <w:snapToGrid w:val="0"/>
        </w:rPr>
      </w:pPr>
    </w:p>
    <w:p w14:paraId="6A9E1058" w14:textId="77777777" w:rsidR="00635C29" w:rsidRDefault="00635C29" w:rsidP="00771099">
      <w:pPr>
        <w:pStyle w:val="PL"/>
        <w:rPr>
          <w:ins w:id="1905" w:author="Ericsson - Author" w:date="2023-10-24T10:04:00Z"/>
          <w:snapToGrid w:val="0"/>
        </w:rPr>
      </w:pPr>
      <w:ins w:id="1906" w:author="Ericsson - Author" w:date="2023-10-24T10:0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907" w:author="Ericsson - Author" w:date="2023-10-24T10:04:00Z"/>
          <w:snapToGrid w:val="0"/>
        </w:rPr>
      </w:pPr>
      <w:ins w:id="1908" w:author="Ericsson - Author" w:date="2023-10-24T10:0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909" w:author="Ericsson - Author" w:date="2023-10-24T10:04:00Z"/>
          <w:snapToGrid w:val="0"/>
        </w:rPr>
      </w:pPr>
      <w:ins w:id="1910" w:author="Ericsson - Author" w:date="2023-10-24T10:0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911" w:author="Ericsson - Author" w:date="2023-10-24T10:04:00Z"/>
          <w:snapToGrid w:val="0"/>
        </w:rPr>
      </w:pPr>
      <w:ins w:id="1912" w:author="Ericsson - Author" w:date="2023-10-24T10:0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913" w:author="Ericsson - Author" w:date="2023-10-24T10:04:00Z"/>
          <w:snapToGrid w:val="0"/>
        </w:rPr>
      </w:pPr>
      <w:ins w:id="1914" w:author="Ericsson - Author" w:date="2023-10-24T10:0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915" w:author="Ericsson - Author" w:date="2023-10-24T10:04:00Z"/>
          <w:snapToGrid w:val="0"/>
        </w:rPr>
      </w:pPr>
      <w:ins w:id="1916"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917" w:author="Ericsson - Author" w:date="2023-10-24T10:04:00Z"/>
          <w:snapToGrid w:val="0"/>
        </w:rPr>
      </w:pPr>
      <w:ins w:id="1918" w:author="Ericsson - Author" w:date="2023-10-24T10:04:00Z">
        <w:r>
          <w:rPr>
            <w:snapToGrid w:val="0"/>
          </w:rPr>
          <w:tab/>
          <w:t>...</w:t>
        </w:r>
      </w:ins>
    </w:p>
    <w:p w14:paraId="4EAC6672" w14:textId="77777777" w:rsidR="00635C29" w:rsidRDefault="00635C29" w:rsidP="00771099">
      <w:pPr>
        <w:pStyle w:val="PL"/>
        <w:rPr>
          <w:ins w:id="1919" w:author="Ericsson - Author" w:date="2023-10-24T10:04:00Z"/>
          <w:snapToGrid w:val="0"/>
        </w:rPr>
      </w:pPr>
      <w:ins w:id="1920" w:author="Ericsson - Author" w:date="2023-10-24T10:04:00Z">
        <w:r>
          <w:rPr>
            <w:snapToGrid w:val="0"/>
          </w:rPr>
          <w:t>}</w:t>
        </w:r>
      </w:ins>
    </w:p>
    <w:p w14:paraId="46E2FA2E" w14:textId="77777777" w:rsidR="00635C29" w:rsidRDefault="00635C29" w:rsidP="00771099">
      <w:pPr>
        <w:pStyle w:val="PL"/>
        <w:rPr>
          <w:ins w:id="1921" w:author="Ericsson - Author" w:date="2023-10-24T10:04:00Z"/>
          <w:snapToGrid w:val="0"/>
        </w:rPr>
      </w:pPr>
    </w:p>
    <w:p w14:paraId="0CA49D97" w14:textId="77777777" w:rsidR="00635C29" w:rsidRDefault="00635C29" w:rsidP="00771099">
      <w:pPr>
        <w:pStyle w:val="PL"/>
        <w:rPr>
          <w:ins w:id="1922" w:author="Ericsson - Author" w:date="2023-10-24T10:04:00Z"/>
          <w:snapToGrid w:val="0"/>
        </w:rPr>
      </w:pPr>
    </w:p>
    <w:p w14:paraId="223E6C65" w14:textId="77777777" w:rsidR="00635C29" w:rsidRDefault="00635C29" w:rsidP="00771099">
      <w:pPr>
        <w:pStyle w:val="PL"/>
        <w:rPr>
          <w:ins w:id="1923" w:author="Ericsson - Author" w:date="2023-10-24T10:04:00Z"/>
          <w:snapToGrid w:val="0"/>
        </w:rPr>
      </w:pPr>
      <w:ins w:id="1924" w:author="Ericsson - Author" w:date="2023-10-24T10:04:00Z">
        <w:r>
          <w:rPr>
            <w:snapToGrid w:val="0"/>
          </w:rPr>
          <w:t>-- **************************************************************</w:t>
        </w:r>
      </w:ins>
    </w:p>
    <w:p w14:paraId="4FD11D8E" w14:textId="77777777" w:rsidR="00635C29" w:rsidRDefault="00635C29" w:rsidP="00771099">
      <w:pPr>
        <w:pStyle w:val="PL"/>
        <w:rPr>
          <w:ins w:id="1925" w:author="Ericsson - Author" w:date="2023-10-24T10:04:00Z"/>
          <w:snapToGrid w:val="0"/>
        </w:rPr>
      </w:pPr>
      <w:ins w:id="1926" w:author="Ericsson - Author" w:date="2023-10-24T10:04:00Z">
        <w:r>
          <w:rPr>
            <w:snapToGrid w:val="0"/>
          </w:rPr>
          <w:t>--</w:t>
        </w:r>
      </w:ins>
    </w:p>
    <w:p w14:paraId="2467B9A3" w14:textId="77777777" w:rsidR="00635C29" w:rsidRDefault="00635C29" w:rsidP="00771099">
      <w:pPr>
        <w:pStyle w:val="PL"/>
        <w:rPr>
          <w:ins w:id="1927" w:author="Ericsson - Author" w:date="2023-10-24T10:04:00Z"/>
          <w:snapToGrid w:val="0"/>
        </w:rPr>
      </w:pPr>
      <w:ins w:id="1928" w:author="Ericsson - Author" w:date="2023-10-24T10:04:00Z">
        <w:r>
          <w:rPr>
            <w:snapToGrid w:val="0"/>
          </w:rPr>
          <w:t>-- DATA COLLECTION FAILURE</w:t>
        </w:r>
      </w:ins>
    </w:p>
    <w:p w14:paraId="3A496F04" w14:textId="77777777" w:rsidR="00635C29" w:rsidRDefault="00635C29" w:rsidP="00771099">
      <w:pPr>
        <w:pStyle w:val="PL"/>
        <w:rPr>
          <w:ins w:id="1929" w:author="Ericsson - Author" w:date="2023-10-24T10:04:00Z"/>
          <w:snapToGrid w:val="0"/>
        </w:rPr>
      </w:pPr>
      <w:ins w:id="1930" w:author="Ericsson - Author" w:date="2023-10-24T10:04:00Z">
        <w:r>
          <w:rPr>
            <w:snapToGrid w:val="0"/>
          </w:rPr>
          <w:t>--</w:t>
        </w:r>
      </w:ins>
    </w:p>
    <w:p w14:paraId="2E34CD43" w14:textId="77777777" w:rsidR="00635C29" w:rsidRDefault="00635C29" w:rsidP="00771099">
      <w:pPr>
        <w:pStyle w:val="PL"/>
        <w:rPr>
          <w:ins w:id="1931" w:author="Ericsson - Author" w:date="2023-10-24T10:04:00Z"/>
          <w:snapToGrid w:val="0"/>
        </w:rPr>
      </w:pPr>
      <w:ins w:id="1932" w:author="Ericsson - Author" w:date="2023-10-24T10:04:00Z">
        <w:r>
          <w:rPr>
            <w:snapToGrid w:val="0"/>
          </w:rPr>
          <w:t>-- **************************************************************</w:t>
        </w:r>
      </w:ins>
    </w:p>
    <w:p w14:paraId="3AB350E4" w14:textId="77777777" w:rsidR="00635C29" w:rsidRDefault="00635C29" w:rsidP="00771099">
      <w:pPr>
        <w:pStyle w:val="PL"/>
        <w:rPr>
          <w:ins w:id="1933" w:author="Ericsson - Author" w:date="2023-10-24T10:04:00Z"/>
          <w:snapToGrid w:val="0"/>
          <w:lang w:eastAsia="zh-CN"/>
        </w:rPr>
      </w:pPr>
    </w:p>
    <w:p w14:paraId="0C331499" w14:textId="77777777" w:rsidR="00635C29" w:rsidRDefault="00635C29" w:rsidP="00771099">
      <w:pPr>
        <w:pStyle w:val="PL"/>
        <w:rPr>
          <w:ins w:id="1934" w:author="Ericsson - Author" w:date="2023-10-24T10:04:00Z"/>
          <w:snapToGrid w:val="0"/>
        </w:rPr>
      </w:pPr>
      <w:ins w:id="1935" w:author="Ericsson - Author" w:date="2023-10-24T10:04:00Z">
        <w:r>
          <w:rPr>
            <w:snapToGrid w:val="0"/>
          </w:rPr>
          <w:t>DataCollectionFailure ::= SEQUENCE {</w:t>
        </w:r>
      </w:ins>
    </w:p>
    <w:p w14:paraId="1EA9D5ED" w14:textId="77777777" w:rsidR="00635C29" w:rsidRDefault="00635C29" w:rsidP="00771099">
      <w:pPr>
        <w:pStyle w:val="PL"/>
        <w:rPr>
          <w:ins w:id="1936" w:author="Ericsson - Author" w:date="2023-10-24T10:04:00Z"/>
          <w:snapToGrid w:val="0"/>
        </w:rPr>
      </w:pPr>
      <w:ins w:id="1937"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938" w:author="Ericsson - Author" w:date="2023-10-24T10:04:00Z"/>
          <w:snapToGrid w:val="0"/>
        </w:rPr>
      </w:pPr>
      <w:ins w:id="1939" w:author="Ericsson - Author" w:date="2023-10-24T10:04:00Z">
        <w:r>
          <w:rPr>
            <w:snapToGrid w:val="0"/>
          </w:rPr>
          <w:tab/>
          <w:t>...</w:t>
        </w:r>
      </w:ins>
    </w:p>
    <w:p w14:paraId="04F6EABE" w14:textId="77777777" w:rsidR="00635C29" w:rsidRDefault="00635C29" w:rsidP="00771099">
      <w:pPr>
        <w:pStyle w:val="PL"/>
        <w:rPr>
          <w:ins w:id="1940" w:author="Ericsson - Author" w:date="2023-10-24T10:04:00Z"/>
          <w:snapToGrid w:val="0"/>
        </w:rPr>
      </w:pPr>
      <w:ins w:id="1941" w:author="Ericsson - Author" w:date="2023-10-24T10:04:00Z">
        <w:r>
          <w:rPr>
            <w:snapToGrid w:val="0"/>
          </w:rPr>
          <w:t>}</w:t>
        </w:r>
      </w:ins>
    </w:p>
    <w:p w14:paraId="0F982403" w14:textId="77777777" w:rsidR="00635C29" w:rsidRDefault="00635C29" w:rsidP="00771099">
      <w:pPr>
        <w:pStyle w:val="PL"/>
        <w:rPr>
          <w:ins w:id="1942" w:author="Ericsson - Author" w:date="2023-10-24T10:04:00Z"/>
          <w:snapToGrid w:val="0"/>
        </w:rPr>
      </w:pPr>
    </w:p>
    <w:p w14:paraId="5AAA4847" w14:textId="77777777" w:rsidR="00635C29" w:rsidRDefault="00635C29" w:rsidP="00771099">
      <w:pPr>
        <w:pStyle w:val="PL"/>
        <w:rPr>
          <w:ins w:id="1943" w:author="Ericsson - Author" w:date="2023-10-24T10:04:00Z"/>
          <w:snapToGrid w:val="0"/>
        </w:rPr>
      </w:pPr>
      <w:ins w:id="1944" w:author="Ericsson - Author" w:date="2023-10-24T10:04:00Z">
        <w:r>
          <w:rPr>
            <w:snapToGrid w:val="0"/>
          </w:rPr>
          <w:t>DataCollectionFailure-IEs XNAP-PROTOCOL-IES ::= {</w:t>
        </w:r>
      </w:ins>
    </w:p>
    <w:p w14:paraId="51A3A6AE" w14:textId="77777777" w:rsidR="00635C29" w:rsidRDefault="00635C29" w:rsidP="00771099">
      <w:pPr>
        <w:pStyle w:val="PL"/>
        <w:rPr>
          <w:ins w:id="1945" w:author="Ericsson - Author" w:date="2023-10-24T10:04:00Z"/>
          <w:snapToGrid w:val="0"/>
        </w:rPr>
      </w:pPr>
      <w:ins w:id="1946"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947" w:author="Ericsson - Author" w:date="2023-10-24T10:04:00Z"/>
          <w:snapToGrid w:val="0"/>
        </w:rPr>
      </w:pPr>
      <w:ins w:id="1948" w:author="Ericsson - Author" w:date="2023-10-24T10:0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949" w:author="Ericsson - Author" w:date="2023-10-24T10:04:00Z"/>
          <w:snapToGrid w:val="0"/>
        </w:rPr>
      </w:pPr>
      <w:ins w:id="1950"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42C2CCBA" w14:textId="77777777" w:rsidR="00C03CEB" w:rsidRDefault="00635C29" w:rsidP="00771099">
      <w:pPr>
        <w:pStyle w:val="PL"/>
        <w:rPr>
          <w:ins w:id="1951" w:author="CATT" w:date="2023-10-27T15:25:00Z"/>
          <w:snapToGrid w:val="0"/>
          <w:lang w:eastAsia="zh-CN"/>
        </w:rPr>
      </w:pPr>
      <w:ins w:id="1952"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ins w:id="1953" w:author="CATT" w:date="2023-10-27T15:25:00Z">
        <w:r w:rsidR="00C03CEB">
          <w:rPr>
            <w:snapToGrid w:val="0"/>
          </w:rPr>
          <w:t>|</w:t>
        </w:r>
      </w:ins>
    </w:p>
    <w:p w14:paraId="12786A9B" w14:textId="71044960" w:rsidR="00635C29" w:rsidRDefault="00C03CEB" w:rsidP="00771099">
      <w:pPr>
        <w:pStyle w:val="PL"/>
        <w:rPr>
          <w:ins w:id="1954" w:author="Ericsson - Author" w:date="2023-10-24T10:04:00Z"/>
          <w:snapToGrid w:val="0"/>
        </w:rPr>
      </w:pPr>
      <w:ins w:id="1955" w:author="CATT" w:date="2023-10-27T15:25:00Z">
        <w:r>
          <w:rPr>
            <w:rFonts w:hint="eastAsia"/>
            <w:snapToGrid w:val="0"/>
            <w:lang w:eastAsia="zh-CN"/>
          </w:rPr>
          <w:tab/>
          <w:t>{</w:t>
        </w:r>
      </w:ins>
      <w:ins w:id="1956" w:author="CATT" w:date="2023-10-27T15:26:00Z">
        <w:r>
          <w:rPr>
            <w:rFonts w:hint="eastAsia"/>
            <w:snapToGrid w:val="0"/>
            <w:lang w:eastAsia="zh-CN"/>
          </w:rPr>
          <w:t xml:space="preserve"> </w:t>
        </w:r>
        <w:r>
          <w:rPr>
            <w:snapToGrid w:val="0"/>
          </w:rPr>
          <w:t>ID id-</w:t>
        </w:r>
      </w:ins>
      <w:ins w:id="1957" w:author="CATT" w:date="2023-10-27T15:27:00Z">
        <w:r>
          <w:rPr>
            <w:rFonts w:hint="eastAsia"/>
            <w:snapToGrid w:val="0"/>
            <w:lang w:eastAsia="zh-CN"/>
          </w:rPr>
          <w:t>A</w:t>
        </w:r>
      </w:ins>
      <w:ins w:id="1958" w:author="CATT" w:date="2023-11-03T10:00:00Z">
        <w:r w:rsidR="003B2EAE">
          <w:rPr>
            <w:rFonts w:hint="eastAsia"/>
            <w:snapToGrid w:val="0"/>
            <w:lang w:eastAsia="zh-CN"/>
          </w:rPr>
          <w:t>valiable</w:t>
        </w:r>
      </w:ins>
      <w:ins w:id="1959" w:author="CATT" w:date="2023-10-27T15:27:00Z">
        <w:r>
          <w:rPr>
            <w:rFonts w:hint="eastAsia"/>
            <w:snapToGrid w:val="0"/>
            <w:lang w:eastAsia="zh-CN"/>
          </w:rPr>
          <w:t>TimeInformation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CRITICALITY ignore</w:t>
        </w:r>
        <w:r>
          <w:rPr>
            <w:snapToGrid w:val="0"/>
          </w:rPr>
          <w:tab/>
          <w:t xml:space="preserve">TYPE </w:t>
        </w:r>
      </w:ins>
      <w:ins w:id="1960" w:author="CATT" w:date="2023-10-27T15:28:00Z">
        <w:r>
          <w:rPr>
            <w:rFonts w:hint="eastAsia"/>
            <w:snapToGrid w:val="0"/>
            <w:lang w:eastAsia="zh-CN"/>
          </w:rPr>
          <w:t>A</w:t>
        </w:r>
      </w:ins>
      <w:ins w:id="1961" w:author="CATT" w:date="2023-11-03T10:00:00Z">
        <w:r w:rsidR="003B2EAE">
          <w:rPr>
            <w:rFonts w:hint="eastAsia"/>
            <w:snapToGrid w:val="0"/>
            <w:lang w:eastAsia="zh-CN"/>
          </w:rPr>
          <w:t>valiable</w:t>
        </w:r>
      </w:ins>
      <w:ins w:id="1962" w:author="CATT" w:date="2023-10-27T15:28:00Z">
        <w:r>
          <w:rPr>
            <w:rFonts w:hint="eastAsia"/>
            <w:snapToGrid w:val="0"/>
            <w:lang w:eastAsia="zh-CN"/>
          </w:rPr>
          <w:t>TimeInformation</w:t>
        </w:r>
      </w:ins>
      <w:ins w:id="1963" w:author="CATT" w:date="2023-10-27T15:27:00Z">
        <w:r>
          <w:rPr>
            <w:snapToGrid w:val="0"/>
          </w:rPr>
          <w:tab/>
        </w:r>
        <w:r>
          <w:rPr>
            <w:snapToGrid w:val="0"/>
          </w:rPr>
          <w:tab/>
        </w:r>
        <w:r>
          <w:rPr>
            <w:snapToGrid w:val="0"/>
          </w:rPr>
          <w:tab/>
        </w:r>
        <w:r>
          <w:rPr>
            <w:snapToGrid w:val="0"/>
          </w:rPr>
          <w:tab/>
        </w:r>
        <w:r>
          <w:rPr>
            <w:snapToGrid w:val="0"/>
          </w:rPr>
          <w:tab/>
          <w:t>PRESENCE optional}</w:t>
        </w:r>
      </w:ins>
      <w:ins w:id="1964" w:author="CATT" w:date="2023-10-27T15:25:00Z">
        <w:r>
          <w:rPr>
            <w:rFonts w:hint="eastAsia"/>
            <w:snapToGrid w:val="0"/>
            <w:lang w:eastAsia="zh-CN"/>
          </w:rPr>
          <w:t>}</w:t>
        </w:r>
      </w:ins>
      <w:ins w:id="1965" w:author="Ericsson - Author" w:date="2023-10-24T10:04:00Z">
        <w:r w:rsidR="00635C29">
          <w:rPr>
            <w:snapToGrid w:val="0"/>
          </w:rPr>
          <w:t>,</w:t>
        </w:r>
      </w:ins>
    </w:p>
    <w:p w14:paraId="309E7D1F" w14:textId="77777777" w:rsidR="00635C29" w:rsidRDefault="00635C29" w:rsidP="00771099">
      <w:pPr>
        <w:pStyle w:val="PL"/>
        <w:rPr>
          <w:ins w:id="1966" w:author="Ericsson - Author" w:date="2023-10-24T10:04:00Z"/>
          <w:snapToGrid w:val="0"/>
        </w:rPr>
      </w:pPr>
      <w:ins w:id="1967" w:author="Ericsson - Author" w:date="2023-10-24T10:04:00Z">
        <w:r>
          <w:rPr>
            <w:snapToGrid w:val="0"/>
          </w:rPr>
          <w:tab/>
          <w:t>...</w:t>
        </w:r>
      </w:ins>
    </w:p>
    <w:p w14:paraId="4B32ECAC" w14:textId="77777777" w:rsidR="00635C29" w:rsidRDefault="00635C29" w:rsidP="00771099">
      <w:pPr>
        <w:pStyle w:val="PL"/>
        <w:rPr>
          <w:ins w:id="1968" w:author="Ericsson - Author" w:date="2023-10-24T10:04:00Z"/>
          <w:snapToGrid w:val="0"/>
        </w:rPr>
      </w:pPr>
      <w:ins w:id="1969" w:author="Ericsson - Author" w:date="2023-10-24T10:04:00Z">
        <w:r>
          <w:rPr>
            <w:snapToGrid w:val="0"/>
          </w:rPr>
          <w:t>}</w:t>
        </w:r>
      </w:ins>
    </w:p>
    <w:p w14:paraId="7BAE573A" w14:textId="77777777" w:rsidR="00635C29" w:rsidRDefault="00635C29" w:rsidP="00771099">
      <w:pPr>
        <w:pStyle w:val="PL"/>
        <w:rPr>
          <w:ins w:id="1970" w:author="Ericsson - Author" w:date="2023-10-24T10:04:00Z"/>
          <w:snapToGrid w:val="0"/>
        </w:rPr>
      </w:pPr>
    </w:p>
    <w:p w14:paraId="6A55369E" w14:textId="77777777" w:rsidR="00635C29" w:rsidRDefault="00635C29" w:rsidP="00771099">
      <w:pPr>
        <w:pStyle w:val="PL"/>
        <w:rPr>
          <w:ins w:id="1971" w:author="Ericsson - Author" w:date="2023-10-24T10:04:00Z"/>
          <w:snapToGrid w:val="0"/>
        </w:rPr>
      </w:pPr>
    </w:p>
    <w:p w14:paraId="621D30A0" w14:textId="77777777" w:rsidR="00635C29" w:rsidRDefault="00635C29" w:rsidP="00771099">
      <w:pPr>
        <w:pStyle w:val="PL"/>
        <w:rPr>
          <w:ins w:id="1972" w:author="Ericsson - Author" w:date="2023-10-24T10:04:00Z"/>
          <w:snapToGrid w:val="0"/>
        </w:rPr>
      </w:pPr>
      <w:ins w:id="1973" w:author="Ericsson - Author" w:date="2023-10-24T10:04:00Z">
        <w:r>
          <w:rPr>
            <w:snapToGrid w:val="0"/>
          </w:rPr>
          <w:t>-- **************************************************************</w:t>
        </w:r>
      </w:ins>
    </w:p>
    <w:p w14:paraId="14DF532D" w14:textId="77777777" w:rsidR="00635C29" w:rsidRDefault="00635C29" w:rsidP="00771099">
      <w:pPr>
        <w:pStyle w:val="PL"/>
        <w:rPr>
          <w:ins w:id="1974" w:author="Ericsson - Author" w:date="2023-10-24T10:04:00Z"/>
          <w:snapToGrid w:val="0"/>
        </w:rPr>
      </w:pPr>
      <w:ins w:id="1975" w:author="Ericsson - Author" w:date="2023-10-24T10:04:00Z">
        <w:r>
          <w:rPr>
            <w:snapToGrid w:val="0"/>
          </w:rPr>
          <w:t>--</w:t>
        </w:r>
      </w:ins>
    </w:p>
    <w:p w14:paraId="5686B226" w14:textId="77777777" w:rsidR="00635C29" w:rsidRDefault="00635C29" w:rsidP="00771099">
      <w:pPr>
        <w:pStyle w:val="PL"/>
        <w:rPr>
          <w:ins w:id="1976" w:author="Ericsson - Author" w:date="2023-10-24T10:04:00Z"/>
          <w:snapToGrid w:val="0"/>
        </w:rPr>
      </w:pPr>
      <w:ins w:id="1977" w:author="Ericsson - Author" w:date="2023-10-24T10:04:00Z">
        <w:r>
          <w:rPr>
            <w:snapToGrid w:val="0"/>
          </w:rPr>
          <w:t>-- DATA COLLECTION UPDATE</w:t>
        </w:r>
      </w:ins>
    </w:p>
    <w:p w14:paraId="086D3C9E" w14:textId="77777777" w:rsidR="00635C29" w:rsidRDefault="00635C29" w:rsidP="00771099">
      <w:pPr>
        <w:pStyle w:val="PL"/>
        <w:rPr>
          <w:ins w:id="1978" w:author="Ericsson - Author" w:date="2023-10-24T10:04:00Z"/>
          <w:snapToGrid w:val="0"/>
        </w:rPr>
      </w:pPr>
      <w:ins w:id="1979" w:author="Ericsson - Author" w:date="2023-10-24T10:04:00Z">
        <w:r>
          <w:rPr>
            <w:snapToGrid w:val="0"/>
          </w:rPr>
          <w:t>--</w:t>
        </w:r>
      </w:ins>
    </w:p>
    <w:p w14:paraId="61BB2096" w14:textId="77777777" w:rsidR="00635C29" w:rsidRDefault="00635C29" w:rsidP="00771099">
      <w:pPr>
        <w:pStyle w:val="PL"/>
        <w:rPr>
          <w:ins w:id="1980" w:author="Ericsson - Author" w:date="2023-10-24T10:04:00Z"/>
          <w:snapToGrid w:val="0"/>
        </w:rPr>
      </w:pPr>
      <w:ins w:id="1981" w:author="Ericsson - Author" w:date="2023-10-24T10:04:00Z">
        <w:r>
          <w:rPr>
            <w:snapToGrid w:val="0"/>
          </w:rPr>
          <w:t>-- **************************************************************</w:t>
        </w:r>
      </w:ins>
    </w:p>
    <w:p w14:paraId="62DDF441" w14:textId="77777777" w:rsidR="00635C29" w:rsidRDefault="00635C29" w:rsidP="00771099">
      <w:pPr>
        <w:pStyle w:val="PL"/>
        <w:rPr>
          <w:ins w:id="1982" w:author="Ericsson - Author" w:date="2023-10-24T10:04:00Z"/>
          <w:snapToGrid w:val="0"/>
        </w:rPr>
      </w:pPr>
    </w:p>
    <w:p w14:paraId="77F052AD" w14:textId="77777777" w:rsidR="00635C29" w:rsidRDefault="00635C29" w:rsidP="00771099">
      <w:pPr>
        <w:pStyle w:val="PL"/>
        <w:rPr>
          <w:ins w:id="1983" w:author="Ericsson - Author" w:date="2023-10-24T10:04:00Z"/>
          <w:snapToGrid w:val="0"/>
        </w:rPr>
      </w:pPr>
      <w:ins w:id="1984" w:author="Ericsson - Author" w:date="2023-10-24T10:04:00Z">
        <w:r>
          <w:rPr>
            <w:snapToGrid w:val="0"/>
          </w:rPr>
          <w:t>DataCollectionUpdate ::= SEQUENCE {</w:t>
        </w:r>
      </w:ins>
    </w:p>
    <w:p w14:paraId="59A0BAB8" w14:textId="77777777" w:rsidR="00635C29" w:rsidRDefault="00635C29" w:rsidP="00771099">
      <w:pPr>
        <w:pStyle w:val="PL"/>
        <w:rPr>
          <w:ins w:id="1985" w:author="Ericsson - Author" w:date="2023-10-24T10:04:00Z"/>
          <w:snapToGrid w:val="0"/>
        </w:rPr>
      </w:pPr>
      <w:ins w:id="1986"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987" w:author="Ericsson - Author" w:date="2023-10-24T10:04:00Z"/>
          <w:snapToGrid w:val="0"/>
        </w:rPr>
      </w:pPr>
      <w:ins w:id="1988" w:author="Ericsson - Author" w:date="2023-10-24T10:04:00Z">
        <w:r>
          <w:rPr>
            <w:snapToGrid w:val="0"/>
          </w:rPr>
          <w:tab/>
          <w:t>...</w:t>
        </w:r>
      </w:ins>
    </w:p>
    <w:p w14:paraId="4B5623B9" w14:textId="77777777" w:rsidR="00635C29" w:rsidRDefault="00635C29" w:rsidP="00771099">
      <w:pPr>
        <w:pStyle w:val="PL"/>
        <w:rPr>
          <w:ins w:id="1989" w:author="Ericsson - Author" w:date="2023-10-24T10:04:00Z"/>
          <w:snapToGrid w:val="0"/>
        </w:rPr>
      </w:pPr>
      <w:ins w:id="1990" w:author="Ericsson - Author" w:date="2023-10-24T10:04:00Z">
        <w:r>
          <w:rPr>
            <w:snapToGrid w:val="0"/>
          </w:rPr>
          <w:t>}</w:t>
        </w:r>
      </w:ins>
    </w:p>
    <w:p w14:paraId="42A550CA" w14:textId="77777777" w:rsidR="00635C29" w:rsidRDefault="00635C29" w:rsidP="00771099">
      <w:pPr>
        <w:pStyle w:val="PL"/>
        <w:rPr>
          <w:ins w:id="1991" w:author="Ericsson - Author" w:date="2023-10-24T10:04:00Z"/>
          <w:snapToGrid w:val="0"/>
        </w:rPr>
      </w:pPr>
    </w:p>
    <w:p w14:paraId="5B193464" w14:textId="77777777" w:rsidR="00635C29" w:rsidRDefault="00635C29" w:rsidP="00771099">
      <w:pPr>
        <w:pStyle w:val="PL"/>
        <w:rPr>
          <w:ins w:id="1992" w:author="Ericsson - Author" w:date="2023-10-24T10:04:00Z"/>
          <w:snapToGrid w:val="0"/>
        </w:rPr>
      </w:pPr>
      <w:ins w:id="1993" w:author="Ericsson - Author" w:date="2023-10-24T10:04:00Z">
        <w:r>
          <w:rPr>
            <w:snapToGrid w:val="0"/>
          </w:rPr>
          <w:t>DataCollectionUpdate-IEs XNAP-PROTOCOL-IES ::= {</w:t>
        </w:r>
      </w:ins>
    </w:p>
    <w:p w14:paraId="70FBC674" w14:textId="77777777" w:rsidR="00635C29" w:rsidRDefault="00635C29" w:rsidP="00771099">
      <w:pPr>
        <w:pStyle w:val="PL"/>
        <w:rPr>
          <w:ins w:id="1994" w:author="Ericsson - Author" w:date="2023-10-24T10:04:00Z"/>
          <w:snapToGrid w:val="0"/>
        </w:rPr>
      </w:pPr>
      <w:ins w:id="1995"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996" w:author="Ericsson - Author" w:date="2023-10-24T10:04:00Z"/>
          <w:snapToGrid w:val="0"/>
        </w:rPr>
      </w:pPr>
      <w:ins w:id="1997"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998" w:author="Ericsson - Author" w:date="2023-10-24T10:04:00Z"/>
        </w:rPr>
      </w:pPr>
      <w:ins w:id="1999" w:author="Ericsson - Author" w:date="2023-10-24T10:0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746CFAD3" w:rsidR="001B68FA" w:rsidRPr="00771099" w:rsidRDefault="0045664A" w:rsidP="00771099">
      <w:pPr>
        <w:pStyle w:val="PL"/>
        <w:rPr>
          <w:ins w:id="2000" w:author="Ericsson - Author" w:date="2023-10-24T10:04:00Z"/>
        </w:rPr>
      </w:pPr>
      <w:ins w:id="2001" w:author="Ericsson - Author" w:date="2023-10-24T10:04:00Z">
        <w:r>
          <w:tab/>
        </w:r>
        <w:r w:rsidR="001B68FA" w:rsidRPr="00771099">
          <w:t>{ ID id-UEAssociatedInfoResult</w:t>
        </w:r>
        <w:r w:rsidR="001B7A11">
          <w:t>-List</w:t>
        </w:r>
        <w:r w:rsidR="001B68FA" w:rsidRPr="00771099">
          <w:tab/>
        </w:r>
        <w:r w:rsidR="001B68FA" w:rsidRPr="00771099">
          <w:tab/>
          <w:t>CRITICALITY ignore</w:t>
        </w:r>
        <w:r w:rsidR="001B68FA" w:rsidRPr="00771099">
          <w:tab/>
          <w:t>TYPE UEAssociatedInfoResult</w:t>
        </w:r>
        <w:r w:rsidR="00C4580C">
          <w:t>-List</w:t>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2002" w:author="Ericsson - Author" w:date="2023-10-24T10:04:00Z"/>
        </w:rPr>
      </w:pPr>
      <w:ins w:id="2003" w:author="Ericsson - Author" w:date="2023-10-24T10:0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2004" w:author="Ericsson - Author" w:date="2023-10-24T10:04:00Z"/>
          <w:snapToGrid w:val="0"/>
        </w:rPr>
      </w:pPr>
      <w:ins w:id="2005" w:author="Ericsson - Author" w:date="2023-10-24T10:04:00Z">
        <w:r>
          <w:rPr>
            <w:snapToGrid w:val="0"/>
          </w:rPr>
          <w:lastRenderedPageBreak/>
          <w:tab/>
          <w:t>...</w:t>
        </w:r>
      </w:ins>
    </w:p>
    <w:p w14:paraId="2435651A" w14:textId="77777777" w:rsidR="00635C29" w:rsidRDefault="00635C29" w:rsidP="00771099">
      <w:pPr>
        <w:pStyle w:val="PL"/>
        <w:rPr>
          <w:ins w:id="2006" w:author="Ericsson - Author" w:date="2023-10-24T10:04:00Z"/>
          <w:snapToGrid w:val="0"/>
        </w:rPr>
      </w:pPr>
      <w:ins w:id="2007" w:author="Ericsson - Author" w:date="2023-10-24T10:04:00Z">
        <w:r>
          <w:rPr>
            <w:snapToGrid w:val="0"/>
          </w:rPr>
          <w:t>}</w:t>
        </w:r>
      </w:ins>
    </w:p>
    <w:p w14:paraId="784BFD38" w14:textId="0166100E" w:rsidR="00805F8B" w:rsidRDefault="00805F8B" w:rsidP="00805F8B">
      <w:pPr>
        <w:pStyle w:val="PL"/>
        <w:rPr>
          <w:ins w:id="2008" w:author="Ericsson - Author" w:date="2023-10-24T10:04:00Z"/>
          <w:snapToGrid w:val="0"/>
        </w:rPr>
      </w:pPr>
    </w:p>
    <w:bookmarkEnd w:id="1835"/>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2009" w:name="_Toc20955408"/>
      <w:bookmarkStart w:id="2010" w:name="_Toc29991616"/>
      <w:bookmarkStart w:id="2011" w:name="_Toc36556019"/>
      <w:bookmarkStart w:id="2012" w:name="_Toc44497804"/>
      <w:bookmarkStart w:id="2013" w:name="_Toc45108191"/>
      <w:bookmarkStart w:id="2014" w:name="_Toc45901811"/>
      <w:bookmarkStart w:id="2015" w:name="_Toc51850892"/>
      <w:bookmarkStart w:id="2016" w:name="_Toc56693896"/>
      <w:bookmarkStart w:id="2017" w:name="_Toc64447440"/>
      <w:bookmarkStart w:id="2018" w:name="_Toc66286934"/>
      <w:bookmarkStart w:id="2019" w:name="_Toc74151632"/>
      <w:bookmarkStart w:id="2020" w:name="_Toc88654106"/>
      <w:bookmarkStart w:id="2021" w:name="_Toc97904462"/>
      <w:bookmarkStart w:id="2022" w:name="_Toc98868600"/>
      <w:bookmarkStart w:id="2023" w:name="_Toc105174886"/>
      <w:bookmarkStart w:id="2024"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3"/>
      </w:pPr>
      <w:r w:rsidRPr="00FD0425">
        <w:t>9.3.5</w:t>
      </w:r>
      <w:r w:rsidRPr="00FD0425">
        <w:tab/>
        <w:t>Information Element definitions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1CDB2883" w:rsidR="00C61628" w:rsidRPr="00FD0425" w:rsidDel="00D83469" w:rsidRDefault="002C36A2" w:rsidP="00C61628">
      <w:pPr>
        <w:pStyle w:val="PL"/>
        <w:rPr>
          <w:ins w:id="2025" w:author="Ericsson - Author" w:date="2023-10-24T10:04:00Z"/>
          <w:del w:id="2026" w:author="CATT" w:date="2023-10-27T15:07:00Z"/>
          <w:snapToGrid w:val="0"/>
        </w:rPr>
      </w:pPr>
      <w:bookmarkStart w:id="2027" w:name="_Hlk148727445"/>
      <w:ins w:id="2028" w:author="Ericsson - Author" w:date="2023-10-24T10:04:00Z">
        <w:del w:id="2029" w:author="CATT" w:date="2023-10-27T15:07:00Z">
          <w:r w:rsidDel="00D83469">
            <w:rPr>
              <w:snapToGrid w:val="0"/>
              <w:lang w:val="en-US"/>
            </w:rPr>
            <w:delText>DataCollection</w:delText>
          </w:r>
          <w:r w:rsidR="00C61628" w:rsidDel="00D83469">
            <w:rPr>
              <w:snapToGrid w:val="0"/>
              <w:lang w:val="en-US"/>
            </w:rPr>
            <w:delText>ID</w:delText>
          </w:r>
          <w:r w:rsidR="00C61628" w:rsidRPr="00EA706A" w:rsidDel="00D83469">
            <w:rPr>
              <w:snapToGrid w:val="0"/>
            </w:rPr>
            <w:delText xml:space="preserve"> ::</w:delText>
          </w:r>
          <w:r w:rsidR="00C61628" w:rsidRPr="00FD0425" w:rsidDel="00D83469">
            <w:rPr>
              <w:snapToGrid w:val="0"/>
            </w:rPr>
            <w:delText>= SEQUENCE {</w:delText>
          </w:r>
        </w:del>
      </w:ins>
    </w:p>
    <w:p w14:paraId="5FCC6B7E" w14:textId="7CAE4B88" w:rsidR="00C61628" w:rsidRPr="00FD0425" w:rsidDel="00D83469" w:rsidRDefault="00C61628" w:rsidP="00C61628">
      <w:pPr>
        <w:pStyle w:val="PL"/>
        <w:rPr>
          <w:ins w:id="2030" w:author="Ericsson - Author" w:date="2023-10-24T10:04:00Z"/>
          <w:del w:id="2031" w:author="CATT" w:date="2023-10-27T15:07:00Z"/>
          <w:rFonts w:eastAsia="等线" w:cs="Courier New"/>
          <w:snapToGrid w:val="0"/>
          <w:lang w:eastAsia="zh-CN"/>
        </w:rPr>
      </w:pPr>
      <w:ins w:id="2032" w:author="Ericsson - Author" w:date="2023-10-24T10:04:00Z">
        <w:del w:id="2033" w:author="CATT" w:date="2023-10-27T15:07:00Z">
          <w:r w:rsidRPr="00FD0425" w:rsidDel="00D83469">
            <w:rPr>
              <w:rFonts w:eastAsia="等线" w:cs="Courier New"/>
              <w:snapToGrid w:val="0"/>
              <w:lang w:eastAsia="zh-CN"/>
            </w:rPr>
            <w:tab/>
            <w:delText>ng-ran-node1UEXnAPID</w:delText>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Style w:val="PLChar"/>
              <w:rFonts w:eastAsia="Batang"/>
            </w:rPr>
            <w:delText>NG-RANnodeUEXnAPID</w:delText>
          </w:r>
          <w:r w:rsidRPr="00FD0425" w:rsidDel="00D83469">
            <w:rPr>
              <w:rStyle w:val="PLChar"/>
              <w:rFonts w:eastAsia="Batang"/>
            </w:rPr>
            <w:tab/>
          </w:r>
          <w:r w:rsidRPr="00FD0425" w:rsidDel="00D83469">
            <w:rPr>
              <w:rStyle w:val="PLChar"/>
              <w:rFonts w:eastAsia="Batang"/>
            </w:rPr>
            <w:tab/>
            <w:delText>OPTIONAL,</w:delText>
          </w:r>
        </w:del>
      </w:ins>
    </w:p>
    <w:p w14:paraId="4044A5DA" w14:textId="47CC92AA" w:rsidR="00C61628" w:rsidRPr="00FD0425" w:rsidDel="00D83469" w:rsidRDefault="00C61628" w:rsidP="00C61628">
      <w:pPr>
        <w:pStyle w:val="PL"/>
        <w:rPr>
          <w:ins w:id="2034" w:author="Ericsson - Author" w:date="2023-10-24T10:04:00Z"/>
          <w:del w:id="2035" w:author="CATT" w:date="2023-10-27T15:07:00Z"/>
          <w:rFonts w:eastAsia="等线" w:cs="Courier New"/>
          <w:snapToGrid w:val="0"/>
          <w:lang w:eastAsia="zh-CN"/>
        </w:rPr>
      </w:pPr>
      <w:ins w:id="2036" w:author="Ericsson - Author" w:date="2023-10-24T10:04:00Z">
        <w:del w:id="2037" w:author="CATT" w:date="2023-10-27T15:07:00Z">
          <w:r w:rsidRPr="00FD0425" w:rsidDel="00D83469">
            <w:rPr>
              <w:rFonts w:eastAsia="等线" w:cs="Courier New"/>
              <w:snapToGrid w:val="0"/>
              <w:lang w:eastAsia="zh-CN"/>
            </w:rPr>
            <w:tab/>
            <w:delText>ng-ran-node2UEXnAPID</w:delText>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Fonts w:eastAsia="等线" w:cs="Courier New"/>
              <w:snapToGrid w:val="0"/>
              <w:lang w:eastAsia="zh-CN"/>
            </w:rPr>
            <w:tab/>
          </w:r>
          <w:r w:rsidRPr="00FD0425" w:rsidDel="00D83469">
            <w:rPr>
              <w:rStyle w:val="PLChar"/>
              <w:rFonts w:eastAsia="Batang"/>
            </w:rPr>
            <w:delText>NG-RANnodeUEXnAPID</w:delText>
          </w:r>
          <w:r w:rsidRPr="00FD0425" w:rsidDel="00D83469">
            <w:rPr>
              <w:rStyle w:val="PLChar"/>
              <w:rFonts w:eastAsia="Batang"/>
            </w:rPr>
            <w:tab/>
          </w:r>
          <w:r w:rsidRPr="00FD0425" w:rsidDel="00D83469">
            <w:rPr>
              <w:rStyle w:val="PLChar"/>
              <w:rFonts w:eastAsia="Batang"/>
            </w:rPr>
            <w:tab/>
            <w:delText>OPTIONAL,</w:delText>
          </w:r>
        </w:del>
      </w:ins>
    </w:p>
    <w:p w14:paraId="249B774F" w14:textId="12EF52F8" w:rsidR="00C61628" w:rsidRPr="00FD0425" w:rsidDel="00D83469" w:rsidRDefault="00C61628" w:rsidP="00C61628">
      <w:pPr>
        <w:pStyle w:val="PL"/>
        <w:rPr>
          <w:ins w:id="2038" w:author="Ericsson - Author" w:date="2023-10-24T10:04:00Z"/>
          <w:del w:id="2039" w:author="CATT" w:date="2023-10-27T15:07:00Z"/>
          <w:noProof w:val="0"/>
          <w:snapToGrid w:val="0"/>
          <w:lang w:eastAsia="zh-CN"/>
        </w:rPr>
      </w:pPr>
      <w:ins w:id="2040" w:author="Ericsson - Author" w:date="2023-10-24T10:04:00Z">
        <w:del w:id="2041" w:author="CATT" w:date="2023-10-27T15:07:00Z">
          <w:r w:rsidRPr="00FD0425" w:rsidDel="00D83469">
            <w:rPr>
              <w:noProof w:val="0"/>
              <w:snapToGrid w:val="0"/>
              <w:lang w:eastAsia="zh-CN"/>
            </w:rPr>
            <w:tab/>
            <w:delText>iE-Extensions</w:delText>
          </w:r>
          <w:r w:rsidRPr="00FD0425" w:rsidDel="00D83469">
            <w:rPr>
              <w:noProof w:val="0"/>
              <w:snapToGrid w:val="0"/>
              <w:lang w:eastAsia="zh-CN"/>
            </w:rPr>
            <w:tab/>
          </w:r>
          <w:r w:rsidRPr="00FD0425" w:rsidDel="00D83469">
            <w:rPr>
              <w:noProof w:val="0"/>
              <w:snapToGrid w:val="0"/>
              <w:lang w:eastAsia="zh-CN"/>
            </w:rPr>
            <w:tab/>
          </w:r>
          <w:r w:rsidRPr="00FD0425" w:rsidDel="00D83469">
            <w:rPr>
              <w:noProof w:val="0"/>
              <w:snapToGrid w:val="0"/>
              <w:lang w:eastAsia="zh-CN"/>
            </w:rPr>
            <w:tab/>
          </w:r>
          <w:r w:rsidRPr="00FD0425" w:rsidDel="00D83469">
            <w:rPr>
              <w:noProof w:val="0"/>
              <w:snapToGrid w:val="0"/>
              <w:lang w:eastAsia="zh-CN"/>
            </w:rPr>
            <w:tab/>
          </w:r>
          <w:r w:rsidRPr="00FD0425" w:rsidDel="00D83469">
            <w:rPr>
              <w:noProof w:val="0"/>
              <w:snapToGrid w:val="0"/>
              <w:lang w:eastAsia="zh-CN"/>
            </w:rPr>
            <w:tab/>
          </w:r>
          <w:r w:rsidRPr="00FD0425" w:rsidDel="00D83469">
            <w:rPr>
              <w:noProof w:val="0"/>
              <w:snapToGrid w:val="0"/>
              <w:lang w:eastAsia="zh-CN"/>
            </w:rPr>
            <w:tab/>
          </w:r>
          <w:r w:rsidRPr="00FD0425" w:rsidDel="00D83469">
            <w:rPr>
              <w:noProof w:val="0"/>
              <w:snapToGrid w:val="0"/>
              <w:lang w:eastAsia="zh-CN"/>
            </w:rPr>
            <w:tab/>
            <w:delText>ProtocolExtensionContainer { {</w:delText>
          </w:r>
          <w:r w:rsidRPr="002542B2" w:rsidDel="00D83469">
            <w:rPr>
              <w:snapToGrid w:val="0"/>
              <w:lang w:val="en-US"/>
            </w:rPr>
            <w:delText xml:space="preserve"> </w:delText>
          </w:r>
          <w:r w:rsidR="00DC2D82" w:rsidDel="00D83469">
            <w:rPr>
              <w:snapToGrid w:val="0"/>
              <w:lang w:val="en-US"/>
            </w:rPr>
            <w:delText>DataCollection</w:delText>
          </w:r>
          <w:r w:rsidDel="00D83469">
            <w:rPr>
              <w:snapToGrid w:val="0"/>
              <w:lang w:val="en-US"/>
            </w:rPr>
            <w:delText>ID</w:delText>
          </w:r>
          <w:r w:rsidRPr="00FD0425" w:rsidDel="00D83469">
            <w:rPr>
              <w:noProof w:val="0"/>
              <w:snapToGrid w:val="0"/>
              <w:lang w:eastAsia="zh-CN"/>
            </w:rPr>
            <w:delText>-ExtIEs} } OPTIONAL,</w:delText>
          </w:r>
        </w:del>
      </w:ins>
    </w:p>
    <w:p w14:paraId="7B3CE6BD" w14:textId="1FD28E74" w:rsidR="00C61628" w:rsidRPr="00FD0425" w:rsidDel="00D83469" w:rsidRDefault="00C61628" w:rsidP="00C61628">
      <w:pPr>
        <w:pStyle w:val="PL"/>
        <w:rPr>
          <w:ins w:id="2042" w:author="Ericsson - Author" w:date="2023-10-24T10:04:00Z"/>
          <w:del w:id="2043" w:author="CATT" w:date="2023-10-27T15:07:00Z"/>
          <w:noProof w:val="0"/>
          <w:snapToGrid w:val="0"/>
          <w:lang w:eastAsia="zh-CN"/>
        </w:rPr>
      </w:pPr>
      <w:ins w:id="2044" w:author="Ericsson - Author" w:date="2023-10-24T10:04:00Z">
        <w:del w:id="2045" w:author="CATT" w:date="2023-10-27T15:07:00Z">
          <w:r w:rsidRPr="00FD0425" w:rsidDel="00D83469">
            <w:rPr>
              <w:noProof w:val="0"/>
              <w:snapToGrid w:val="0"/>
              <w:lang w:eastAsia="zh-CN"/>
            </w:rPr>
            <w:tab/>
            <w:delText>...</w:delText>
          </w:r>
        </w:del>
      </w:ins>
    </w:p>
    <w:p w14:paraId="6A6CE714" w14:textId="4F23A061" w:rsidR="00C61628" w:rsidRPr="00FD0425" w:rsidDel="00D83469" w:rsidRDefault="00C61628" w:rsidP="00C61628">
      <w:pPr>
        <w:pStyle w:val="PL"/>
        <w:rPr>
          <w:ins w:id="2046" w:author="Ericsson - Author" w:date="2023-10-24T10:04:00Z"/>
          <w:del w:id="2047" w:author="CATT" w:date="2023-10-27T15:07:00Z"/>
          <w:noProof w:val="0"/>
          <w:snapToGrid w:val="0"/>
          <w:lang w:eastAsia="zh-CN"/>
        </w:rPr>
      </w:pPr>
      <w:ins w:id="2048" w:author="Ericsson - Author" w:date="2023-10-24T10:04:00Z">
        <w:del w:id="2049" w:author="CATT" w:date="2023-10-27T15:07:00Z">
          <w:r w:rsidRPr="00FD0425" w:rsidDel="00D83469">
            <w:rPr>
              <w:noProof w:val="0"/>
              <w:snapToGrid w:val="0"/>
              <w:lang w:eastAsia="zh-CN"/>
            </w:rPr>
            <w:delText>}</w:delText>
          </w:r>
        </w:del>
      </w:ins>
    </w:p>
    <w:p w14:paraId="6EE9E55F" w14:textId="24CC98CF" w:rsidR="00C61628" w:rsidRPr="00FD0425" w:rsidDel="00D83469" w:rsidRDefault="00C61628" w:rsidP="00C61628">
      <w:pPr>
        <w:pStyle w:val="PL"/>
        <w:rPr>
          <w:ins w:id="2050" w:author="Ericsson - Author" w:date="2023-10-24T10:04:00Z"/>
          <w:del w:id="2051" w:author="CATT" w:date="2023-10-27T15:07:00Z"/>
          <w:noProof w:val="0"/>
          <w:snapToGrid w:val="0"/>
          <w:lang w:eastAsia="zh-CN"/>
        </w:rPr>
      </w:pPr>
    </w:p>
    <w:p w14:paraId="1E115810" w14:textId="4E63C963" w:rsidR="00C61628" w:rsidRPr="00FD0425" w:rsidDel="00D83469" w:rsidRDefault="002C36A2" w:rsidP="00C61628">
      <w:pPr>
        <w:pStyle w:val="PL"/>
        <w:rPr>
          <w:ins w:id="2052" w:author="Ericsson - Author" w:date="2023-10-24T10:04:00Z"/>
          <w:del w:id="2053" w:author="CATT" w:date="2023-10-27T15:07:00Z"/>
          <w:noProof w:val="0"/>
          <w:snapToGrid w:val="0"/>
          <w:lang w:eastAsia="zh-CN"/>
        </w:rPr>
      </w:pPr>
      <w:ins w:id="2054" w:author="Ericsson - Author" w:date="2023-10-24T10:04:00Z">
        <w:del w:id="2055" w:author="CATT" w:date="2023-10-27T15:07:00Z">
          <w:r w:rsidDel="00D83469">
            <w:rPr>
              <w:snapToGrid w:val="0"/>
              <w:lang w:val="en-US"/>
            </w:rPr>
            <w:delText>DataCollection</w:delText>
          </w:r>
          <w:r w:rsidR="00C61628" w:rsidDel="00D83469">
            <w:rPr>
              <w:snapToGrid w:val="0"/>
              <w:lang w:val="en-US"/>
            </w:rPr>
            <w:delText>ID</w:delText>
          </w:r>
          <w:r w:rsidR="00C61628" w:rsidRPr="00FD0425" w:rsidDel="00D83469">
            <w:rPr>
              <w:noProof w:val="0"/>
              <w:snapToGrid w:val="0"/>
              <w:lang w:eastAsia="zh-CN"/>
            </w:rPr>
            <w:delText>-ExtIEs XNAP-PROTOCOL-EXTENSION ::= {</w:delText>
          </w:r>
        </w:del>
      </w:ins>
    </w:p>
    <w:p w14:paraId="1A6C1CAE" w14:textId="40EBFDBF" w:rsidR="00C61628" w:rsidRPr="00FD0425" w:rsidDel="00D83469" w:rsidRDefault="00C61628" w:rsidP="00C61628">
      <w:pPr>
        <w:pStyle w:val="PL"/>
        <w:rPr>
          <w:ins w:id="2056" w:author="Ericsson - Author" w:date="2023-10-24T10:04:00Z"/>
          <w:del w:id="2057" w:author="CATT" w:date="2023-10-27T15:07:00Z"/>
          <w:noProof w:val="0"/>
          <w:snapToGrid w:val="0"/>
          <w:lang w:eastAsia="zh-CN"/>
        </w:rPr>
      </w:pPr>
      <w:ins w:id="2058" w:author="Ericsson - Author" w:date="2023-10-24T10:04:00Z">
        <w:del w:id="2059" w:author="CATT" w:date="2023-10-27T15:07:00Z">
          <w:r w:rsidRPr="00FD0425" w:rsidDel="00D83469">
            <w:rPr>
              <w:noProof w:val="0"/>
              <w:snapToGrid w:val="0"/>
              <w:lang w:eastAsia="zh-CN"/>
            </w:rPr>
            <w:tab/>
            <w:delText>...</w:delText>
          </w:r>
        </w:del>
      </w:ins>
    </w:p>
    <w:p w14:paraId="2F76A15C" w14:textId="585950C8" w:rsidR="00C61628" w:rsidRPr="002129F7" w:rsidRDefault="00C61628" w:rsidP="002129F7">
      <w:pPr>
        <w:pStyle w:val="PL"/>
        <w:rPr>
          <w:ins w:id="2060" w:author="Ericsson - Author" w:date="2023-10-24T10:04:00Z"/>
          <w:noProof w:val="0"/>
          <w:snapToGrid w:val="0"/>
          <w:lang w:eastAsia="zh-CN"/>
        </w:rPr>
      </w:pPr>
      <w:ins w:id="2061" w:author="Ericsson - Author" w:date="2023-10-24T10:04:00Z">
        <w:r w:rsidRPr="00FD0425">
          <w:rPr>
            <w:noProof w:val="0"/>
            <w:snapToGrid w:val="0"/>
            <w:lang w:eastAsia="zh-CN"/>
          </w:rPr>
          <w:t>}</w:t>
        </w:r>
      </w:ins>
    </w:p>
    <w:bookmarkEnd w:id="2027"/>
    <w:p w14:paraId="22CDCF4C" w14:textId="77777777" w:rsidR="00C61628" w:rsidRDefault="00C61628" w:rsidP="0086019B">
      <w:pPr>
        <w:pStyle w:val="PL"/>
        <w:rPr>
          <w:ins w:id="2062" w:author="Ericsson - Author" w:date="2023-10-24T10:0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Pr="001D6495" w:rsidRDefault="00C61628" w:rsidP="00805F8B">
      <w:pPr>
        <w:pStyle w:val="PL"/>
        <w:rPr>
          <w:rPrChange w:id="2063" w:author="Ericsson - Author" w:date="2023-10-24T10:04:00Z">
            <w:rPr>
              <w:lang w:val="en-US"/>
            </w:rPr>
          </w:rPrChange>
        </w:rPr>
      </w:pPr>
      <w:r w:rsidRPr="00C61628">
        <w:t>maxnoofThresholdsForExcessPacketDelay</w:t>
      </w:r>
      <w:bookmarkStart w:id="2064" w:name="_Hlk148729267"/>
      <w:ins w:id="2065" w:author="Ericsson - Author" w:date="2023-10-24T10:04:00Z">
        <w:r>
          <w:t>,</w:t>
        </w:r>
      </w:ins>
    </w:p>
    <w:p w14:paraId="30C056C6" w14:textId="7F8BAE0F" w:rsidR="00C61628" w:rsidRDefault="00C61628" w:rsidP="00805F8B">
      <w:pPr>
        <w:pStyle w:val="PL"/>
        <w:rPr>
          <w:ins w:id="2066" w:author="Ericsson - Author" w:date="2023-10-24T10:04:00Z"/>
          <w:noProof w:val="0"/>
          <w:szCs w:val="16"/>
          <w:lang w:val="en-US"/>
        </w:rPr>
      </w:pPr>
      <w:bookmarkStart w:id="2067" w:name="_Hlk148727416"/>
      <w:proofErr w:type="spellStart"/>
      <w:ins w:id="2068" w:author="Ericsson - Author" w:date="2023-10-24T10:04:00Z">
        <w:r w:rsidRPr="00561AF9">
          <w:rPr>
            <w:noProof w:val="0"/>
            <w:szCs w:val="16"/>
            <w:lang w:val="en-US"/>
          </w:rPr>
          <w:t>maxnoofCellsTrajectoryPredict</w:t>
        </w:r>
        <w:proofErr w:type="spellEnd"/>
        <w:r w:rsidR="00D60C3A">
          <w:rPr>
            <w:noProof w:val="0"/>
            <w:szCs w:val="16"/>
            <w:lang w:val="en-US"/>
          </w:rPr>
          <w:t>,</w:t>
        </w:r>
      </w:ins>
    </w:p>
    <w:p w14:paraId="2CA18144" w14:textId="072819C2" w:rsidR="007A2767" w:rsidRPr="001D6495" w:rsidRDefault="007A2767" w:rsidP="007A2767">
      <w:pPr>
        <w:pStyle w:val="PL"/>
        <w:rPr>
          <w:ins w:id="2069" w:author="Ericsson - Author" w:date="2023-10-24T10:04:00Z"/>
        </w:rPr>
      </w:pPr>
      <w:ins w:id="2070" w:author="Ericsson - Author" w:date="2023-10-24T10:04:00Z">
        <w:r w:rsidRPr="001D6495">
          <w:t>maxnoofCellsTrajectory,</w:t>
        </w:r>
      </w:ins>
    </w:p>
    <w:p w14:paraId="7838A4A4" w14:textId="40591C34" w:rsidR="00D60C3A" w:rsidRDefault="00D60C3A" w:rsidP="00805F8B">
      <w:pPr>
        <w:pStyle w:val="PL"/>
        <w:rPr>
          <w:ins w:id="2071" w:author="Ericsson - Author" w:date="2023-10-24T10:04:00Z"/>
        </w:rPr>
      </w:pPr>
      <w:ins w:id="2072" w:author="Ericsson - Author" w:date="2023-10-24T10:04:00Z">
        <w:r w:rsidRPr="002B5225">
          <w:t>max</w:t>
        </w:r>
        <w:r>
          <w:t>FailedMeasObjects,</w:t>
        </w:r>
      </w:ins>
    </w:p>
    <w:p w14:paraId="359BC258" w14:textId="5CD501E2" w:rsidR="00D60C3A" w:rsidRDefault="00D60C3A" w:rsidP="00805F8B">
      <w:pPr>
        <w:pStyle w:val="PL"/>
        <w:rPr>
          <w:ins w:id="2073" w:author="Ericsson - Author" w:date="2023-10-24T10:04:00Z"/>
        </w:rPr>
      </w:pPr>
      <w:ins w:id="2074" w:author="Ericsson - Author" w:date="2023-10-24T10:04:00Z">
        <w:r>
          <w:t>maxFailedMeasPerNode</w:t>
        </w:r>
        <w:r w:rsidR="004832EE">
          <w:t>,</w:t>
        </w:r>
      </w:ins>
    </w:p>
    <w:p w14:paraId="72B61131" w14:textId="7BD37540" w:rsidR="004832EE" w:rsidRDefault="004832EE" w:rsidP="00805F8B">
      <w:pPr>
        <w:pStyle w:val="PL"/>
        <w:rPr>
          <w:ins w:id="2075" w:author="CATT" w:date="2023-10-27T15:07:00Z"/>
          <w:lang w:eastAsia="zh-CN"/>
        </w:rPr>
      </w:pPr>
      <w:ins w:id="2076" w:author="Ericsson - Author" w:date="2023-10-24T10:04:00Z">
        <w:r w:rsidRPr="004832EE">
          <w:t>maxnoofUEReports</w:t>
        </w:r>
      </w:ins>
      <w:ins w:id="2077" w:author="CATT" w:date="2023-10-27T15:07:00Z">
        <w:r w:rsidR="00D83469">
          <w:rPr>
            <w:rFonts w:hint="eastAsia"/>
            <w:lang w:eastAsia="zh-CN"/>
          </w:rPr>
          <w:t>,</w:t>
        </w:r>
      </w:ins>
    </w:p>
    <w:p w14:paraId="3B1980B8" w14:textId="77777777" w:rsidR="00D83469" w:rsidRDefault="00D83469" w:rsidP="00D83469">
      <w:pPr>
        <w:pStyle w:val="PL"/>
        <w:rPr>
          <w:ins w:id="2078" w:author="CATT" w:date="2023-10-27T15:07:00Z"/>
          <w:rFonts w:eastAsia="宋体"/>
          <w:lang w:val="en-US" w:eastAsia="zh-CN"/>
        </w:rPr>
      </w:pPr>
      <w:ins w:id="2079" w:author="CATT" w:date="2023-10-27T15:07:00Z">
        <w:r w:rsidRPr="00644EC3">
          <w:rPr>
            <w:rFonts w:eastAsia="宋体"/>
            <w:lang w:val="en-US" w:eastAsia="zh-CN"/>
          </w:rPr>
          <w:t>maxnoofDataCollection</w:t>
        </w:r>
      </w:ins>
    </w:p>
    <w:p w14:paraId="5691A468" w14:textId="77777777" w:rsidR="00D83469" w:rsidRDefault="00D83469" w:rsidP="00805F8B">
      <w:pPr>
        <w:pStyle w:val="PL"/>
        <w:rPr>
          <w:ins w:id="2080" w:author="Ericsson - Author" w:date="2023-10-24T10:04:00Z"/>
          <w:noProof w:val="0"/>
          <w:szCs w:val="16"/>
          <w:lang w:val="en-US" w:eastAsia="zh-CN"/>
        </w:rPr>
      </w:pPr>
    </w:p>
    <w:bookmarkEnd w:id="2064"/>
    <w:bookmarkEnd w:id="2067"/>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39179288" w14:textId="77777777" w:rsidR="00DE1F76" w:rsidRPr="00CE63E2" w:rsidRDefault="00DE1F76" w:rsidP="00DE1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5D2E17" w14:textId="77777777" w:rsidR="00DE1F76" w:rsidRDefault="00DE1F76" w:rsidP="00DE1F76">
      <w:pPr>
        <w:pStyle w:val="PL"/>
      </w:pPr>
    </w:p>
    <w:p w14:paraId="09BE1B86" w14:textId="77777777" w:rsidR="00DE1F76" w:rsidRPr="00FD0425" w:rsidRDefault="00DE1F76" w:rsidP="00DE1F76">
      <w:pPr>
        <w:pStyle w:val="PL"/>
        <w:outlineLvl w:val="3"/>
      </w:pPr>
      <w:r w:rsidRPr="00FD0425">
        <w:t>-- A</w:t>
      </w:r>
    </w:p>
    <w:p w14:paraId="5D329E1F" w14:textId="77777777" w:rsidR="00DE1F76" w:rsidRDefault="00DE1F76" w:rsidP="00DE1F76">
      <w:pPr>
        <w:pStyle w:val="PL"/>
      </w:pPr>
    </w:p>
    <w:p w14:paraId="79E8FF2C" w14:textId="77777777" w:rsidR="00DE1F76" w:rsidRDefault="00DE1F76" w:rsidP="00DE1F76">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A923B1C" w14:textId="77777777" w:rsidR="00DE1F76" w:rsidRPr="00D8470D" w:rsidRDefault="00DE1F76" w:rsidP="00DE1F76">
      <w:pPr>
        <w:pStyle w:val="PL"/>
      </w:pPr>
    </w:p>
    <w:p w14:paraId="56F29263"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E6CB7D" w14:textId="77777777" w:rsidR="00DE1F76" w:rsidRDefault="00DE1F76" w:rsidP="00DE1F7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B1946FC" w14:textId="77777777" w:rsidR="00DE1F76" w:rsidRPr="00C37D2B" w:rsidRDefault="00DE1F76" w:rsidP="00DE1F76">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3C523CF" w14:textId="77777777" w:rsidR="00DE1F76" w:rsidRDefault="00DE1F76" w:rsidP="00DE1F76">
      <w:pPr>
        <w:pStyle w:val="PL"/>
        <w:rPr>
          <w:snapToGrid w:val="0"/>
        </w:rPr>
      </w:pPr>
      <w:r>
        <w:rPr>
          <w:snapToGrid w:val="0"/>
        </w:rPr>
        <w:tab/>
        <w:t>...</w:t>
      </w:r>
    </w:p>
    <w:p w14:paraId="6CFBBC79" w14:textId="77777777" w:rsidR="00DE1F76" w:rsidRDefault="00DE1F76" w:rsidP="00DE1F76">
      <w:pPr>
        <w:pStyle w:val="PL"/>
        <w:rPr>
          <w:snapToGrid w:val="0"/>
        </w:rPr>
      </w:pPr>
      <w:r>
        <w:rPr>
          <w:snapToGrid w:val="0"/>
        </w:rPr>
        <w:t>}</w:t>
      </w:r>
    </w:p>
    <w:p w14:paraId="107A6CF7" w14:textId="77777777" w:rsidR="00DE1F76" w:rsidRDefault="00DE1F76" w:rsidP="00DE1F76">
      <w:pPr>
        <w:pStyle w:val="PL"/>
      </w:pPr>
    </w:p>
    <w:p w14:paraId="43B2EEB6"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27C91AF" w14:textId="77777777" w:rsidR="00DE1F76" w:rsidRDefault="00DE1F76" w:rsidP="00DE1F76">
      <w:pPr>
        <w:pStyle w:val="PL"/>
        <w:rPr>
          <w:snapToGrid w:val="0"/>
        </w:rPr>
      </w:pPr>
      <w:r>
        <w:rPr>
          <w:snapToGrid w:val="0"/>
        </w:rPr>
        <w:tab/>
        <w:t>...</w:t>
      </w:r>
    </w:p>
    <w:p w14:paraId="3FEDD10C" w14:textId="77777777" w:rsidR="00DE1F76" w:rsidRDefault="00DE1F76" w:rsidP="00DE1F76">
      <w:pPr>
        <w:pStyle w:val="PL"/>
        <w:rPr>
          <w:snapToGrid w:val="0"/>
        </w:rPr>
      </w:pPr>
      <w:r>
        <w:rPr>
          <w:snapToGrid w:val="0"/>
        </w:rPr>
        <w:t>}</w:t>
      </w:r>
    </w:p>
    <w:p w14:paraId="3C414EC9" w14:textId="77777777" w:rsidR="00156926" w:rsidRDefault="00156926" w:rsidP="00156926">
      <w:pPr>
        <w:pStyle w:val="PL"/>
        <w:rPr>
          <w:rPrChange w:id="2081" w:author="Ericsson - Author" w:date="2023-10-24T10:04:00Z">
            <w:rPr>
              <w:lang w:val="en-US"/>
            </w:rPr>
          </w:rPrChange>
        </w:rPr>
      </w:pPr>
      <w:bookmarkStart w:id="2082" w:name="_Hlk148729237"/>
    </w:p>
    <w:p w14:paraId="3078365C" w14:textId="77777777" w:rsidR="00156926" w:rsidRPr="00EA706A" w:rsidRDefault="00156926" w:rsidP="00156926">
      <w:pPr>
        <w:pStyle w:val="PL"/>
        <w:rPr>
          <w:ins w:id="2083" w:author="Ericsson - Author" w:date="2023-10-24T10:04:00Z"/>
          <w:snapToGrid w:val="0"/>
        </w:rPr>
      </w:pPr>
      <w:bookmarkStart w:id="2084" w:name="_Hlk148727396"/>
      <w:proofErr w:type="spellStart"/>
      <w:proofErr w:type="gramStart"/>
      <w:ins w:id="2085" w:author="Ericsson - Author" w:date="2023-10-24T10:04:00Z">
        <w:r>
          <w:rPr>
            <w:noProof w:val="0"/>
            <w:snapToGrid w:val="0"/>
          </w:rPr>
          <w:t>AdditionalUETrajectoryReportConditions</w:t>
        </w:r>
        <w:proofErr w:type="spellEnd"/>
        <w:r>
          <w:rPr>
            <w:noProof w:val="0"/>
            <w:snapToGrid w:val="0"/>
          </w:rPr>
          <w:t xml:space="preserve"> :</w:t>
        </w:r>
        <w:proofErr w:type="gramEnd"/>
        <w:r>
          <w:rPr>
            <w:noProof w:val="0"/>
            <w:snapToGrid w:val="0"/>
          </w:rPr>
          <w:t xml:space="preserve">:= </w:t>
        </w:r>
        <w:r w:rsidRPr="00EA706A">
          <w:rPr>
            <w:snapToGrid w:val="0"/>
          </w:rPr>
          <w:t>SEQUENCE {</w:t>
        </w:r>
      </w:ins>
    </w:p>
    <w:p w14:paraId="0ECA29E3" w14:textId="77777777" w:rsidR="00156926" w:rsidRDefault="00156926" w:rsidP="00156926">
      <w:pPr>
        <w:pStyle w:val="PL"/>
        <w:rPr>
          <w:ins w:id="2086" w:author="Ericsson - Author" w:date="2023-10-24T10:04:00Z"/>
          <w:snapToGrid w:val="0"/>
        </w:rPr>
      </w:pPr>
      <w:ins w:id="2087"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7CB5A15C" w14:textId="77777777" w:rsidR="00156926" w:rsidRDefault="00156926" w:rsidP="00156926">
      <w:pPr>
        <w:pStyle w:val="PL"/>
        <w:rPr>
          <w:ins w:id="2088" w:author="Ericsson - Author" w:date="2023-10-24T10:04:00Z"/>
          <w:snapToGrid w:val="0"/>
        </w:rPr>
      </w:pPr>
      <w:ins w:id="2089" w:author="Ericsson - Author" w:date="2023-10-24T10:04:00Z">
        <w:r w:rsidRPr="005A369B">
          <w:rPr>
            <w:snapToGrid w:val="0"/>
            <w:highlight w:val="yellow"/>
          </w:rPr>
          <w:t>-- The IE is FFS --</w:t>
        </w:r>
      </w:ins>
    </w:p>
    <w:p w14:paraId="5EFC3397" w14:textId="77777777" w:rsidR="00156926" w:rsidRDefault="00156926" w:rsidP="00156926">
      <w:pPr>
        <w:pStyle w:val="PL"/>
        <w:rPr>
          <w:ins w:id="2090" w:author="Ericsson - Author" w:date="2023-10-24T10:04:00Z"/>
          <w:snapToGrid w:val="0"/>
        </w:rPr>
      </w:pPr>
      <w:ins w:id="2091"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0C541AB9" w14:textId="77777777" w:rsidR="00156926" w:rsidRPr="00EA706A" w:rsidRDefault="00156926" w:rsidP="00156926">
      <w:pPr>
        <w:pStyle w:val="PL"/>
        <w:rPr>
          <w:ins w:id="2092" w:author="Ericsson - Author" w:date="2023-10-24T10:04:00Z"/>
          <w:snapToGrid w:val="0"/>
        </w:rPr>
      </w:pPr>
      <w:ins w:id="2093" w:author="Ericsson - Author" w:date="2023-10-24T10:04:00Z">
        <w:r w:rsidRPr="005A369B">
          <w:rPr>
            <w:snapToGrid w:val="0"/>
            <w:highlight w:val="yellow"/>
          </w:rPr>
          <w:t>-- The IE is FFS --</w:t>
        </w:r>
      </w:ins>
    </w:p>
    <w:p w14:paraId="1191F025" w14:textId="77777777" w:rsidR="00156926" w:rsidRPr="00EA706A" w:rsidRDefault="00156926" w:rsidP="00156926">
      <w:pPr>
        <w:pStyle w:val="PL"/>
        <w:rPr>
          <w:ins w:id="2094" w:author="Ericsson - Author" w:date="2023-10-24T10:04:00Z"/>
          <w:snapToGrid w:val="0"/>
          <w:lang w:val="fr-FR"/>
        </w:rPr>
      </w:pPr>
      <w:ins w:id="2095"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proofErr w:type="spellStart"/>
        <w:r w:rsidRPr="001D6495">
          <w:rPr>
            <w:noProof w:val="0"/>
            <w:snapToGrid w:val="0"/>
            <w:lang w:val="fr-FR"/>
          </w:rPr>
          <w:t>AdditionalUETrajectoryReportConditions</w:t>
        </w:r>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26B6731D" w14:textId="77777777" w:rsidR="00156926" w:rsidRPr="00B64500" w:rsidRDefault="00156926" w:rsidP="00156926">
      <w:pPr>
        <w:pStyle w:val="PL"/>
        <w:rPr>
          <w:ins w:id="2096" w:author="Ericsson - Author" w:date="2023-10-24T10:04:00Z"/>
          <w:snapToGrid w:val="0"/>
        </w:rPr>
      </w:pPr>
      <w:ins w:id="2097" w:author="Ericsson - Author" w:date="2023-10-24T10:04:00Z">
        <w:r w:rsidRPr="00EA706A">
          <w:rPr>
            <w:snapToGrid w:val="0"/>
            <w:lang w:val="fr-FR"/>
          </w:rPr>
          <w:tab/>
        </w:r>
        <w:r w:rsidRPr="00B64500">
          <w:rPr>
            <w:snapToGrid w:val="0"/>
          </w:rPr>
          <w:t>...</w:t>
        </w:r>
      </w:ins>
    </w:p>
    <w:p w14:paraId="406AF7CD" w14:textId="77777777" w:rsidR="00156926" w:rsidRPr="00B64500" w:rsidRDefault="00156926" w:rsidP="00156926">
      <w:pPr>
        <w:pStyle w:val="PL"/>
        <w:rPr>
          <w:ins w:id="2098" w:author="Ericsson - Author" w:date="2023-10-24T10:04:00Z"/>
          <w:snapToGrid w:val="0"/>
        </w:rPr>
      </w:pPr>
      <w:ins w:id="2099" w:author="Ericsson - Author" w:date="2023-10-24T10:04:00Z">
        <w:r w:rsidRPr="00B64500">
          <w:rPr>
            <w:snapToGrid w:val="0"/>
          </w:rPr>
          <w:t>}</w:t>
        </w:r>
      </w:ins>
    </w:p>
    <w:p w14:paraId="62B14C43" w14:textId="77777777" w:rsidR="00156926" w:rsidRPr="00B64500" w:rsidRDefault="00156926" w:rsidP="00156926">
      <w:pPr>
        <w:pStyle w:val="PL"/>
        <w:rPr>
          <w:ins w:id="2100" w:author="Ericsson - Author" w:date="2023-10-24T10:04:00Z"/>
          <w:snapToGrid w:val="0"/>
        </w:rPr>
      </w:pPr>
    </w:p>
    <w:p w14:paraId="46C7898B" w14:textId="77777777" w:rsidR="00156926" w:rsidRPr="00B64500" w:rsidRDefault="00156926" w:rsidP="00156926">
      <w:pPr>
        <w:pStyle w:val="PL"/>
        <w:rPr>
          <w:ins w:id="2101" w:author="Ericsson - Author" w:date="2023-10-24T10:04:00Z"/>
          <w:snapToGrid w:val="0"/>
        </w:rPr>
      </w:pPr>
      <w:proofErr w:type="spellStart"/>
      <w:ins w:id="2102" w:author="Ericsson - Author" w:date="2023-10-24T10:04:00Z">
        <w:r>
          <w:rPr>
            <w:noProof w:val="0"/>
            <w:snapToGrid w:val="0"/>
          </w:rPr>
          <w:t>AdditionalUETrajectoryReportConditions</w:t>
        </w:r>
        <w:r w:rsidRPr="00B64500">
          <w:rPr>
            <w:snapToGrid w:val="0"/>
          </w:rPr>
          <w:t>-ExtIEs</w:t>
        </w:r>
        <w:proofErr w:type="spellEnd"/>
        <w:r w:rsidRPr="00B64500">
          <w:rPr>
            <w:snapToGrid w:val="0"/>
          </w:rPr>
          <w:t xml:space="preserve"> XNAP-PROTOCOL-EXTENSION ::= {</w:t>
        </w:r>
      </w:ins>
    </w:p>
    <w:p w14:paraId="6FF48637" w14:textId="77777777" w:rsidR="00156926" w:rsidRPr="00B64500" w:rsidRDefault="00156926" w:rsidP="00156926">
      <w:pPr>
        <w:pStyle w:val="PL"/>
        <w:rPr>
          <w:ins w:id="2103" w:author="Ericsson - Author" w:date="2023-10-24T10:04:00Z"/>
          <w:snapToGrid w:val="0"/>
        </w:rPr>
      </w:pPr>
      <w:ins w:id="2104" w:author="Ericsson - Author" w:date="2023-10-24T10:04:00Z">
        <w:r w:rsidRPr="00B64500">
          <w:rPr>
            <w:snapToGrid w:val="0"/>
          </w:rPr>
          <w:tab/>
          <w:t>...</w:t>
        </w:r>
      </w:ins>
    </w:p>
    <w:p w14:paraId="12CDDB54" w14:textId="77777777" w:rsidR="00156926" w:rsidRDefault="00156926" w:rsidP="00156926">
      <w:pPr>
        <w:pStyle w:val="PL"/>
        <w:rPr>
          <w:ins w:id="2105" w:author="CATT" w:date="2023-10-27T15:33:00Z"/>
          <w:snapToGrid w:val="0"/>
          <w:lang w:eastAsia="zh-CN"/>
        </w:rPr>
      </w:pPr>
      <w:ins w:id="2106" w:author="Ericsson - Author" w:date="2023-10-24T10:04:00Z">
        <w:r w:rsidRPr="00B64500">
          <w:rPr>
            <w:snapToGrid w:val="0"/>
          </w:rPr>
          <w:t>}</w:t>
        </w:r>
      </w:ins>
    </w:p>
    <w:p w14:paraId="7FD5D3A1" w14:textId="0FA8E567" w:rsidR="00C03CEB" w:rsidRPr="007E47F3" w:rsidRDefault="00C03CEB" w:rsidP="00C03CEB">
      <w:pPr>
        <w:pStyle w:val="PL"/>
        <w:rPr>
          <w:ins w:id="2107" w:author="CATT" w:date="2023-10-27T15:34:00Z"/>
          <w:snapToGrid w:val="0"/>
        </w:rPr>
      </w:pPr>
      <w:ins w:id="2108" w:author="CATT" w:date="2023-10-27T15:33:00Z">
        <w:r>
          <w:rPr>
            <w:rFonts w:hint="eastAsia"/>
            <w:snapToGrid w:val="0"/>
            <w:lang w:eastAsia="zh-CN"/>
          </w:rPr>
          <w:t>A</w:t>
        </w:r>
      </w:ins>
      <w:ins w:id="2109" w:author="CATT" w:date="2023-11-03T09:44:00Z">
        <w:r w:rsidR="003B2EAE">
          <w:rPr>
            <w:rFonts w:hint="eastAsia"/>
            <w:snapToGrid w:val="0"/>
            <w:lang w:eastAsia="zh-CN"/>
          </w:rPr>
          <w:t>valiable</w:t>
        </w:r>
      </w:ins>
      <w:ins w:id="2110" w:author="CATT" w:date="2023-10-27T15:33:00Z">
        <w:r>
          <w:rPr>
            <w:rFonts w:hint="eastAsia"/>
            <w:snapToGrid w:val="0"/>
            <w:lang w:eastAsia="zh-CN"/>
          </w:rPr>
          <w:t>TimeInformation</w:t>
        </w:r>
      </w:ins>
      <w:ins w:id="2111" w:author="CATT" w:date="2023-10-27T15:34:00Z">
        <w:r w:rsidRPr="007E47F3">
          <w:rPr>
            <w:snapToGrid w:val="0"/>
          </w:rPr>
          <w:t xml:space="preserve"> ::= ENUMERATED {</w:t>
        </w:r>
      </w:ins>
    </w:p>
    <w:p w14:paraId="4924D5C7" w14:textId="30B60305" w:rsidR="00C03CEB" w:rsidRPr="007E47F3" w:rsidRDefault="00C03CEB" w:rsidP="00C03CEB">
      <w:pPr>
        <w:pStyle w:val="PL"/>
        <w:rPr>
          <w:ins w:id="2112" w:author="CATT" w:date="2023-10-27T15:34:00Z"/>
          <w:snapToGrid w:val="0"/>
        </w:rPr>
      </w:pPr>
      <w:ins w:id="2113" w:author="CATT" w:date="2023-10-27T15:34:00Z">
        <w:r w:rsidRPr="007E47F3">
          <w:rPr>
            <w:snapToGrid w:val="0"/>
          </w:rPr>
          <w:tab/>
        </w:r>
      </w:ins>
      <w:ins w:id="2114" w:author="CATT" w:date="2023-10-27T15:39:00Z">
        <w:r>
          <w:rPr>
            <w:rFonts w:hint="eastAsia"/>
            <w:snapToGrid w:val="0"/>
            <w:lang w:eastAsia="zh-CN"/>
          </w:rPr>
          <w:t>min1</w:t>
        </w:r>
      </w:ins>
      <w:ins w:id="2115" w:author="CATT" w:date="2023-10-27T15:34:00Z">
        <w:r w:rsidRPr="007E47F3">
          <w:rPr>
            <w:snapToGrid w:val="0"/>
          </w:rPr>
          <w:t>,</w:t>
        </w:r>
      </w:ins>
    </w:p>
    <w:p w14:paraId="252A0ABC" w14:textId="7947A8C9" w:rsidR="00C03CEB" w:rsidRPr="007E47F3" w:rsidRDefault="00C03CEB" w:rsidP="00C03CEB">
      <w:pPr>
        <w:pStyle w:val="PL"/>
        <w:rPr>
          <w:ins w:id="2116" w:author="CATT" w:date="2023-10-27T15:34:00Z"/>
          <w:snapToGrid w:val="0"/>
        </w:rPr>
      </w:pPr>
      <w:ins w:id="2117" w:author="CATT" w:date="2023-10-27T15:34:00Z">
        <w:r>
          <w:rPr>
            <w:snapToGrid w:val="0"/>
          </w:rPr>
          <w:tab/>
        </w:r>
      </w:ins>
      <w:ins w:id="2118" w:author="CATT" w:date="2023-10-27T15:39:00Z">
        <w:r>
          <w:rPr>
            <w:rFonts w:hint="eastAsia"/>
            <w:snapToGrid w:val="0"/>
            <w:lang w:eastAsia="zh-CN"/>
          </w:rPr>
          <w:t>min2</w:t>
        </w:r>
      </w:ins>
      <w:ins w:id="2119" w:author="CATT" w:date="2023-10-27T15:34:00Z">
        <w:r w:rsidRPr="007E47F3">
          <w:rPr>
            <w:snapToGrid w:val="0"/>
          </w:rPr>
          <w:t>,</w:t>
        </w:r>
      </w:ins>
    </w:p>
    <w:p w14:paraId="58EAA729" w14:textId="0795E0D9" w:rsidR="00C03CEB" w:rsidRPr="007E47F3" w:rsidRDefault="00C03CEB" w:rsidP="00C03CEB">
      <w:pPr>
        <w:pStyle w:val="PL"/>
        <w:rPr>
          <w:ins w:id="2120" w:author="CATT" w:date="2023-10-27T15:34:00Z"/>
          <w:snapToGrid w:val="0"/>
        </w:rPr>
      </w:pPr>
      <w:ins w:id="2121" w:author="CATT" w:date="2023-10-27T15:34:00Z">
        <w:r>
          <w:rPr>
            <w:snapToGrid w:val="0"/>
          </w:rPr>
          <w:tab/>
        </w:r>
      </w:ins>
      <w:ins w:id="2122" w:author="CATT" w:date="2023-10-27T15:40:00Z">
        <w:r>
          <w:rPr>
            <w:rFonts w:hint="eastAsia"/>
            <w:snapToGrid w:val="0"/>
            <w:lang w:eastAsia="zh-CN"/>
          </w:rPr>
          <w:t>min5</w:t>
        </w:r>
      </w:ins>
      <w:ins w:id="2123" w:author="CATT" w:date="2023-10-27T15:34:00Z">
        <w:r w:rsidRPr="007E47F3">
          <w:rPr>
            <w:snapToGrid w:val="0"/>
          </w:rPr>
          <w:t>,</w:t>
        </w:r>
      </w:ins>
    </w:p>
    <w:p w14:paraId="3D1BBA12" w14:textId="15D8D512" w:rsidR="00C03CEB" w:rsidRPr="007E47F3" w:rsidRDefault="00C03CEB" w:rsidP="00C03CEB">
      <w:pPr>
        <w:pStyle w:val="PL"/>
        <w:rPr>
          <w:ins w:id="2124" w:author="CATT" w:date="2023-10-27T15:34:00Z"/>
          <w:snapToGrid w:val="0"/>
        </w:rPr>
      </w:pPr>
      <w:ins w:id="2125" w:author="CATT" w:date="2023-10-27T15:34:00Z">
        <w:r w:rsidRPr="007E47F3">
          <w:rPr>
            <w:snapToGrid w:val="0"/>
          </w:rPr>
          <w:tab/>
        </w:r>
      </w:ins>
      <w:ins w:id="2126" w:author="CATT" w:date="2023-10-27T15:40:00Z">
        <w:r>
          <w:rPr>
            <w:rFonts w:hint="eastAsia"/>
            <w:snapToGrid w:val="0"/>
            <w:lang w:eastAsia="zh-CN"/>
          </w:rPr>
          <w:t>min10</w:t>
        </w:r>
      </w:ins>
      <w:ins w:id="2127" w:author="CATT" w:date="2023-10-27T15:34:00Z">
        <w:r w:rsidRPr="007E47F3">
          <w:rPr>
            <w:snapToGrid w:val="0"/>
          </w:rPr>
          <w:t>,</w:t>
        </w:r>
      </w:ins>
    </w:p>
    <w:p w14:paraId="6BBE06C6" w14:textId="62EB23B6" w:rsidR="00C03CEB" w:rsidRDefault="00C03CEB" w:rsidP="00C03CEB">
      <w:pPr>
        <w:pStyle w:val="PL"/>
        <w:rPr>
          <w:ins w:id="2128" w:author="CATT" w:date="2023-10-27T15:40:00Z"/>
          <w:snapToGrid w:val="0"/>
          <w:lang w:eastAsia="zh-CN"/>
        </w:rPr>
      </w:pPr>
      <w:ins w:id="2129" w:author="CATT" w:date="2023-10-27T15:34:00Z">
        <w:r>
          <w:rPr>
            <w:snapToGrid w:val="0"/>
          </w:rPr>
          <w:tab/>
        </w:r>
      </w:ins>
      <w:ins w:id="2130" w:author="CATT" w:date="2023-10-27T15:40:00Z">
        <w:r>
          <w:rPr>
            <w:rFonts w:hint="eastAsia"/>
            <w:snapToGrid w:val="0"/>
            <w:lang w:eastAsia="zh-CN"/>
          </w:rPr>
          <w:t>min15</w:t>
        </w:r>
      </w:ins>
      <w:ins w:id="2131" w:author="CATT" w:date="2023-10-27T15:34:00Z">
        <w:r w:rsidRPr="007E47F3">
          <w:rPr>
            <w:snapToGrid w:val="0"/>
          </w:rPr>
          <w:t>,</w:t>
        </w:r>
      </w:ins>
    </w:p>
    <w:p w14:paraId="1D8CF0E0" w14:textId="5A54A1D5" w:rsidR="00C03CEB" w:rsidRPr="00C03CEB" w:rsidRDefault="00C03CEB" w:rsidP="00C03CEB">
      <w:pPr>
        <w:pStyle w:val="PL"/>
        <w:rPr>
          <w:ins w:id="2132" w:author="CATT" w:date="2023-10-27T15:34:00Z"/>
          <w:snapToGrid w:val="0"/>
          <w:lang w:eastAsia="zh-CN"/>
        </w:rPr>
      </w:pPr>
      <w:ins w:id="2133" w:author="CATT" w:date="2023-10-27T15:40:00Z">
        <w:r>
          <w:rPr>
            <w:rFonts w:hint="eastAsia"/>
            <w:snapToGrid w:val="0"/>
            <w:lang w:eastAsia="zh-CN"/>
          </w:rPr>
          <w:tab/>
          <w:t>min20</w:t>
        </w:r>
      </w:ins>
    </w:p>
    <w:p w14:paraId="7416C9A5" w14:textId="77777777" w:rsidR="00C03CEB" w:rsidRPr="007E47F3" w:rsidRDefault="00C03CEB" w:rsidP="00C03CEB">
      <w:pPr>
        <w:pStyle w:val="PL"/>
        <w:rPr>
          <w:ins w:id="2134" w:author="CATT" w:date="2023-10-27T15:34:00Z"/>
          <w:snapToGrid w:val="0"/>
        </w:rPr>
      </w:pPr>
      <w:ins w:id="2135" w:author="CATT" w:date="2023-10-27T15:34:00Z">
        <w:r w:rsidRPr="007E47F3">
          <w:rPr>
            <w:snapToGrid w:val="0"/>
          </w:rPr>
          <w:tab/>
          <w:t>...</w:t>
        </w:r>
      </w:ins>
    </w:p>
    <w:p w14:paraId="2942B88D" w14:textId="77777777" w:rsidR="00C03CEB" w:rsidRDefault="00C03CEB" w:rsidP="00C03CEB">
      <w:pPr>
        <w:pStyle w:val="PL"/>
        <w:rPr>
          <w:ins w:id="2136" w:author="CATT" w:date="2023-10-27T15:34:00Z"/>
          <w:snapToGrid w:val="0"/>
        </w:rPr>
      </w:pPr>
      <w:ins w:id="2137" w:author="CATT" w:date="2023-10-27T15:34:00Z">
        <w:r w:rsidRPr="007E47F3">
          <w:rPr>
            <w:snapToGrid w:val="0"/>
          </w:rPr>
          <w:t>}</w:t>
        </w:r>
      </w:ins>
    </w:p>
    <w:p w14:paraId="66805967" w14:textId="4E5A9CCE" w:rsidR="00C03CEB" w:rsidRPr="00B64500" w:rsidRDefault="00C03CEB" w:rsidP="00156926">
      <w:pPr>
        <w:pStyle w:val="PL"/>
        <w:rPr>
          <w:ins w:id="2138" w:author="Ericsson - Author" w:date="2023-10-24T10:04:00Z"/>
          <w:snapToGrid w:val="0"/>
          <w:lang w:eastAsia="zh-CN"/>
        </w:rPr>
      </w:pPr>
    </w:p>
    <w:bookmarkEnd w:id="2082"/>
    <w:bookmarkEnd w:id="2084"/>
    <w:p w14:paraId="500B3BE2" w14:textId="77777777" w:rsidR="00D60C3A" w:rsidRDefault="00D60C3A" w:rsidP="00805F8B">
      <w:pPr>
        <w:pStyle w:val="PL"/>
        <w:rPr>
          <w:ins w:id="2139" w:author="Ericsson - Author" w:date="2023-10-24T10:04:00Z"/>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宋体"/>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lastRenderedPageBreak/>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3F015518" w14:textId="77777777" w:rsidR="00C61628" w:rsidRDefault="00C61628" w:rsidP="00805F8B">
      <w:pPr>
        <w:pStyle w:val="PL"/>
        <w:rPr>
          <w:del w:id="2140" w:author="Ericsson - Author" w:date="2023-10-24T10:04:00Z"/>
          <w:lang w:val="en-US"/>
        </w:rPr>
      </w:pPr>
    </w:p>
    <w:p w14:paraId="312A56B5" w14:textId="77777777" w:rsidR="002B5225" w:rsidRDefault="002B5225" w:rsidP="00805F8B">
      <w:pPr>
        <w:pStyle w:val="PL"/>
        <w:rPr>
          <w:del w:id="2141" w:author="Ericsson - Author" w:date="2023-10-24T10:04:00Z"/>
          <w:lang w:val="en-US"/>
        </w:rPr>
      </w:pPr>
    </w:p>
    <w:p w14:paraId="404D2131" w14:textId="77777777" w:rsidR="002B5225" w:rsidRDefault="002B5225" w:rsidP="002B5225">
      <w:pPr>
        <w:pStyle w:val="PL"/>
        <w:rPr>
          <w:del w:id="2142" w:author="Ericsson - Author" w:date="2023-10-24T10:04:00Z"/>
        </w:rPr>
      </w:pPr>
    </w:p>
    <w:p w14:paraId="0C1904F9" w14:textId="4C7443E3" w:rsidR="00C61628" w:rsidRPr="00561AF9" w:rsidRDefault="00C61628" w:rsidP="00C61628">
      <w:pPr>
        <w:pStyle w:val="PL"/>
        <w:rPr>
          <w:ins w:id="2143" w:author="Ericsson - Author" w:date="2023-10-24T10:04:00Z"/>
          <w:bCs/>
          <w:noProof w:val="0"/>
          <w:lang w:val="en-US"/>
        </w:rPr>
      </w:pPr>
      <w:bookmarkStart w:id="2144" w:name="_Hlk148727387"/>
      <w:bookmarkStart w:id="2145" w:name="_Hlk148729224"/>
      <w:ins w:id="2146"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sidR="00963E58">
          <w:t>PredictedUETrajectory</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2147" w:author="Ericsson - Author" w:date="2023-10-24T10:04:00Z"/>
          <w:bCs/>
          <w:noProof w:val="0"/>
          <w:lang w:val="en-US"/>
        </w:rPr>
      </w:pPr>
    </w:p>
    <w:p w14:paraId="57A5A9E0" w14:textId="539FC509" w:rsidR="00C61628" w:rsidRDefault="00C61628" w:rsidP="00805F8B">
      <w:pPr>
        <w:pStyle w:val="PL"/>
        <w:rPr>
          <w:ins w:id="2148" w:author="Ericsson - Author" w:date="2023-10-24T10:04:00Z"/>
          <w:lang w:val="en-US"/>
        </w:rPr>
      </w:pPr>
    </w:p>
    <w:p w14:paraId="3356CFF3" w14:textId="58CED96A" w:rsidR="002B5225" w:rsidRDefault="002B5225" w:rsidP="00805F8B">
      <w:pPr>
        <w:pStyle w:val="PL"/>
        <w:rPr>
          <w:ins w:id="2149" w:author="Ericsson - Author" w:date="2023-10-24T10:04:00Z"/>
          <w:lang w:val="en-US"/>
        </w:rPr>
      </w:pPr>
    </w:p>
    <w:p w14:paraId="3FD20C59" w14:textId="0DD0A3B0" w:rsidR="002B5225" w:rsidRDefault="002B5225" w:rsidP="002B5225">
      <w:pPr>
        <w:pStyle w:val="PL"/>
        <w:rPr>
          <w:ins w:id="2150" w:author="Ericsson - Author" w:date="2023-10-24T10:04:00Z"/>
        </w:rPr>
      </w:pPr>
      <w:ins w:id="2151" w:author="Ericsson - Author" w:date="2023-10-24T10:0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2152" w:author="Ericsson - Author" w:date="2023-10-24T10:04:00Z"/>
        </w:rPr>
      </w:pPr>
    </w:p>
    <w:p w14:paraId="77CC392E" w14:textId="78F2C2A3" w:rsidR="002B5225" w:rsidRDefault="002B5225" w:rsidP="002B5225">
      <w:pPr>
        <w:pStyle w:val="PL"/>
        <w:rPr>
          <w:ins w:id="2153" w:author="Ericsson - Author" w:date="2023-10-24T10:04:00Z"/>
        </w:rPr>
      </w:pPr>
      <w:ins w:id="2154" w:author="Ericsson - Author" w:date="2023-10-24T10:04:00Z">
        <w:r>
          <w:t>CellMeasurement</w:t>
        </w:r>
        <w:r w:rsidR="00D60C3A">
          <w:t>Initiation</w:t>
        </w:r>
        <w:r>
          <w:t>Result-Item ::= SEQUENCE {</w:t>
        </w:r>
      </w:ins>
    </w:p>
    <w:p w14:paraId="23E10207" w14:textId="3E08FEF6" w:rsidR="005B0E21" w:rsidRDefault="002B5225" w:rsidP="002B5225">
      <w:pPr>
        <w:pStyle w:val="PL"/>
        <w:rPr>
          <w:ins w:id="2155" w:author="Ericsson - Author" w:date="2023-10-24T10:04:00Z"/>
        </w:rPr>
      </w:pPr>
      <w:ins w:id="2156" w:author="Ericsson - Author" w:date="2023-10-24T10:0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2157" w:author="Ericsson - Author" w:date="2023-10-24T10:04:00Z"/>
        </w:rPr>
      </w:pPr>
      <w:ins w:id="2158" w:author="Ericsson - Author" w:date="2023-10-24T10:0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2159" w:author="Ericsson - Author" w:date="2023-10-24T10:04:00Z"/>
        </w:rPr>
      </w:pPr>
      <w:ins w:id="2160"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2161" w:author="Ericsson - Author" w:date="2023-10-24T10:04:00Z"/>
        </w:rPr>
      </w:pPr>
      <w:ins w:id="2162" w:author="Ericsson - Author" w:date="2023-10-24T10:04:00Z">
        <w:r>
          <w:tab/>
          <w:t>...</w:t>
        </w:r>
      </w:ins>
    </w:p>
    <w:p w14:paraId="1277AA14" w14:textId="344810B4" w:rsidR="002B5225" w:rsidRDefault="002B5225" w:rsidP="00805F8B">
      <w:pPr>
        <w:pStyle w:val="PL"/>
        <w:rPr>
          <w:ins w:id="2163" w:author="Ericsson - Author" w:date="2023-10-24T10:04:00Z"/>
          <w:lang w:val="en-US"/>
        </w:rPr>
      </w:pPr>
      <w:ins w:id="2164" w:author="Ericsson - Author" w:date="2023-10-24T10:04:00Z">
        <w:r>
          <w:t>}</w:t>
        </w:r>
      </w:ins>
    </w:p>
    <w:p w14:paraId="10F393B4" w14:textId="77777777" w:rsidR="001B68FA" w:rsidRDefault="001B68FA" w:rsidP="001B68FA">
      <w:pPr>
        <w:pStyle w:val="PL"/>
        <w:rPr>
          <w:ins w:id="2165" w:author="Ericsson - Author" w:date="2023-10-24T10:04:00Z"/>
        </w:rPr>
      </w:pPr>
      <w:ins w:id="2166" w:author="Ericsson - Author" w:date="2023-10-24T10:04:00Z">
        <w:r>
          <w:t>CellMeasurementInitiationResult-Item-ExtIEs XNAP-PROTOCOL-EXTENSION ::= {</w:t>
        </w:r>
      </w:ins>
    </w:p>
    <w:p w14:paraId="6B76106B" w14:textId="77777777" w:rsidR="001B68FA" w:rsidRDefault="001B68FA" w:rsidP="001B68FA">
      <w:pPr>
        <w:pStyle w:val="PL"/>
        <w:rPr>
          <w:ins w:id="2167" w:author="Ericsson - Author" w:date="2023-10-24T10:04:00Z"/>
        </w:rPr>
      </w:pPr>
      <w:ins w:id="2168" w:author="Ericsson - Author" w:date="2023-10-24T10:04:00Z">
        <w:r>
          <w:tab/>
          <w:t>...</w:t>
        </w:r>
      </w:ins>
    </w:p>
    <w:p w14:paraId="30143935" w14:textId="2B60C345" w:rsidR="00B32E26" w:rsidRDefault="001B68FA" w:rsidP="001B68FA">
      <w:pPr>
        <w:pStyle w:val="PL"/>
        <w:rPr>
          <w:ins w:id="2169" w:author="Ericsson - Author" w:date="2023-10-24T10:04:00Z"/>
          <w:lang w:val="en-US"/>
        </w:rPr>
      </w:pPr>
      <w:ins w:id="2170" w:author="Ericsson - Author" w:date="2023-10-24T10:04:00Z">
        <w:r>
          <w:t>}</w:t>
        </w:r>
      </w:ins>
    </w:p>
    <w:bookmarkEnd w:id="2144"/>
    <w:p w14:paraId="317F0DF9" w14:textId="77777777" w:rsidR="00B32E26" w:rsidRDefault="00B32E26" w:rsidP="00805F8B">
      <w:pPr>
        <w:pStyle w:val="PL"/>
        <w:rPr>
          <w:lang w:val="en-US"/>
        </w:rPr>
      </w:pPr>
    </w:p>
    <w:bookmarkEnd w:id="2145"/>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2171" w:author="Ericsson - Author" w:date="2023-10-24T10:04:00Z"/>
        </w:rPr>
      </w:pPr>
      <w:bookmarkStart w:id="2172" w:name="_Hlk148727374"/>
      <w:bookmarkStart w:id="2173" w:name="_Hlk148729211"/>
      <w:ins w:id="2174" w:author="Ericsson - Author" w:date="2023-10-24T10:0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1D6495">
      <w:pPr>
        <w:pStyle w:val="PL"/>
        <w:rPr>
          <w:ins w:id="2175" w:author="Ericsson - Author" w:date="2023-10-24T10:04:00Z"/>
        </w:rPr>
      </w:pPr>
    </w:p>
    <w:p w14:paraId="1874F688" w14:textId="4687E58C" w:rsidR="005B0E21" w:rsidRDefault="00D60C3A" w:rsidP="005B0E21">
      <w:pPr>
        <w:pStyle w:val="PL"/>
        <w:rPr>
          <w:ins w:id="2176" w:author="Ericsson - Author" w:date="2023-10-24T10:04:00Z"/>
        </w:rPr>
      </w:pPr>
      <w:ins w:id="2177" w:author="Ericsson - Author" w:date="2023-10-24T10:04:00Z">
        <w:r>
          <w:t>Cell</w:t>
        </w:r>
        <w:r w:rsidR="005B0E21">
          <w:t>MeasurementFailureCause-Item ::= SEQUENCE {</w:t>
        </w:r>
      </w:ins>
    </w:p>
    <w:p w14:paraId="5A22708F" w14:textId="67D02EB1" w:rsidR="005B0E21" w:rsidRDefault="005B0E21" w:rsidP="005B0E21">
      <w:pPr>
        <w:pStyle w:val="PL"/>
        <w:rPr>
          <w:ins w:id="2178" w:author="Ericsson - Author" w:date="2023-10-24T10:04:00Z"/>
        </w:rPr>
      </w:pPr>
      <w:ins w:id="2179" w:author="Ericsson - Author" w:date="2023-10-24T10:0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2180" w:author="Ericsson - Author" w:date="2023-10-24T10:04:00Z"/>
        </w:rPr>
      </w:pPr>
      <w:ins w:id="2181" w:author="Ericsson - Author" w:date="2023-10-24T10:04:00Z">
        <w:r>
          <w:tab/>
          <w:t>cause</w:t>
        </w:r>
        <w:r>
          <w:tab/>
        </w:r>
        <w:r>
          <w:tab/>
        </w:r>
        <w:r>
          <w:tab/>
        </w:r>
        <w:r>
          <w:tab/>
        </w:r>
        <w:r>
          <w:tab/>
        </w:r>
        <w:r>
          <w:tab/>
        </w:r>
        <w:r>
          <w:tab/>
        </w:r>
        <w:r>
          <w:tab/>
        </w:r>
        <w:r>
          <w:tab/>
        </w:r>
        <w:r>
          <w:tab/>
          <w:t>Cause,</w:t>
        </w:r>
      </w:ins>
    </w:p>
    <w:p w14:paraId="5573C6D8" w14:textId="26AFA9F0" w:rsidR="00643FA3" w:rsidRDefault="00643FA3" w:rsidP="005B0E21">
      <w:pPr>
        <w:pStyle w:val="PL"/>
        <w:rPr>
          <w:ins w:id="2182" w:author="Ericsson - Author" w:date="2023-10-24T10:04:00Z"/>
        </w:rPr>
      </w:pPr>
      <w:ins w:id="2183" w:author="Ericsson - Author" w:date="2023-10-24T10:0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2184" w:author="Ericsson - Author" w:date="2023-10-24T10:04:00Z"/>
        </w:rPr>
      </w:pPr>
      <w:ins w:id="2185" w:author="Ericsson - Author" w:date="2023-10-24T10:04:00Z">
        <w:r>
          <w:tab/>
          <w:t>...</w:t>
        </w:r>
      </w:ins>
    </w:p>
    <w:p w14:paraId="4C417D99" w14:textId="37F09E7A" w:rsidR="005B0E21" w:rsidRDefault="005B0E21" w:rsidP="00D60C3A">
      <w:pPr>
        <w:pStyle w:val="PL"/>
        <w:rPr>
          <w:ins w:id="2186" w:author="Ericsson - Author" w:date="2023-10-24T10:04:00Z"/>
        </w:rPr>
      </w:pPr>
      <w:ins w:id="2187" w:author="Ericsson - Author" w:date="2023-10-24T10:04:00Z">
        <w:r>
          <w:lastRenderedPageBreak/>
          <w:t>}</w:t>
        </w:r>
      </w:ins>
    </w:p>
    <w:p w14:paraId="24FC8B02" w14:textId="77777777" w:rsidR="00643FA3" w:rsidRDefault="00643FA3" w:rsidP="00D60C3A">
      <w:pPr>
        <w:pStyle w:val="PL"/>
        <w:rPr>
          <w:ins w:id="2188" w:author="Ericsson - Author" w:date="2023-10-24T10:04:00Z"/>
        </w:rPr>
      </w:pPr>
    </w:p>
    <w:p w14:paraId="4F32212B" w14:textId="2FD17E17" w:rsidR="00643FA3" w:rsidRDefault="00643FA3" w:rsidP="00643FA3">
      <w:pPr>
        <w:pStyle w:val="PL"/>
        <w:rPr>
          <w:ins w:id="2189" w:author="Ericsson - Author" w:date="2023-10-24T10:04:00Z"/>
        </w:rPr>
      </w:pPr>
      <w:ins w:id="2190" w:author="Ericsson - Author" w:date="2023-10-24T10:04:00Z">
        <w:r>
          <w:t>CellMeasurementFailureCause-Item-ExtIEs XNAP-PROTOCOL-EXTENSION ::= {</w:t>
        </w:r>
      </w:ins>
    </w:p>
    <w:p w14:paraId="512F435D" w14:textId="77777777" w:rsidR="00643FA3" w:rsidRDefault="00643FA3" w:rsidP="00643FA3">
      <w:pPr>
        <w:pStyle w:val="PL"/>
        <w:rPr>
          <w:ins w:id="2191" w:author="Ericsson - Author" w:date="2023-10-24T10:04:00Z"/>
        </w:rPr>
      </w:pPr>
      <w:ins w:id="2192" w:author="Ericsson - Author" w:date="2023-10-24T10:04:00Z">
        <w:r>
          <w:tab/>
          <w:t>...</w:t>
        </w:r>
      </w:ins>
    </w:p>
    <w:bookmarkEnd w:id="2172"/>
    <w:p w14:paraId="1D383156" w14:textId="77777777" w:rsidR="00643FA3" w:rsidRDefault="00643FA3" w:rsidP="00643FA3">
      <w:pPr>
        <w:pStyle w:val="PL"/>
      </w:pPr>
      <w:ins w:id="2193" w:author="Ericsson - Author" w:date="2023-10-24T10:04:00Z">
        <w:r>
          <w:t>}</w:t>
        </w:r>
      </w:ins>
    </w:p>
    <w:bookmarkEnd w:id="2173"/>
    <w:p w14:paraId="53241CCE" w14:textId="77777777" w:rsidR="00643FA3" w:rsidRDefault="00643FA3" w:rsidP="00D60C3A">
      <w:pPr>
        <w:pStyle w:val="PL"/>
      </w:pPr>
    </w:p>
    <w:p w14:paraId="3C3F0897" w14:textId="0FD72FDE" w:rsidR="005B0E21" w:rsidRDefault="005B0E21" w:rsidP="005B0E21">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A7362E" w14:textId="77777777" w:rsidR="00D83469" w:rsidRPr="00635F71" w:rsidRDefault="00D83469" w:rsidP="00D83469">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D</w:t>
      </w:r>
    </w:p>
    <w:p w14:paraId="37D6798C" w14:textId="77777777" w:rsidR="00D83469" w:rsidRDefault="00D83469" w:rsidP="00D83469">
      <w:pPr>
        <w:pStyle w:val="PL"/>
        <w:rPr>
          <w:rFonts w:eastAsia="宋体"/>
          <w:lang w:val="en-US" w:eastAsia="zh-CN"/>
        </w:rPr>
      </w:pPr>
    </w:p>
    <w:p w14:paraId="3A01CCD9" w14:textId="3BD6F70B" w:rsidR="00D83469" w:rsidRPr="00CE63E2" w:rsidRDefault="00D83469" w:rsidP="00D83469">
      <w:pPr>
        <w:pStyle w:val="FirstChange"/>
        <w:rPr>
          <w:ins w:id="2194" w:author="CATT" w:date="2023-09-25T17:48: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6CEA1E" w14:textId="77777777" w:rsidR="00D83469" w:rsidRDefault="00D83469" w:rsidP="005B0E21">
      <w:pPr>
        <w:pStyle w:val="FirstChange"/>
        <w:rPr>
          <w:ins w:id="2195" w:author="CATT" w:date="2023-10-27T15:08:00Z"/>
          <w:lang w:eastAsia="zh-CN"/>
        </w:rPr>
      </w:pPr>
    </w:p>
    <w:p w14:paraId="5919FF3A" w14:textId="77777777" w:rsidR="00D83469" w:rsidRPr="00561AF9" w:rsidRDefault="00D83469" w:rsidP="00D83469">
      <w:pPr>
        <w:pStyle w:val="PL"/>
        <w:rPr>
          <w:ins w:id="2196" w:author="CATT" w:date="2023-10-27T15:08:00Z"/>
          <w:bCs/>
          <w:noProof w:val="0"/>
          <w:lang w:val="en-US"/>
        </w:rPr>
      </w:pPr>
      <w:ins w:id="2197" w:author="CATT" w:date="2023-10-27T15:08:00Z">
        <w:r>
          <w:rPr>
            <w:rFonts w:hint="eastAsia"/>
            <w:snapToGrid w:val="0"/>
            <w:lang w:eastAsia="zh-CN"/>
          </w:rPr>
          <w:t>DataCollectionMeasID-ToSetupList</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644EC3">
          <w:rPr>
            <w:rFonts w:eastAsia="宋体"/>
            <w:lang w:val="en-US" w:eastAsia="zh-CN"/>
          </w:rPr>
          <w:t>maxnoofDataCollection</w:t>
        </w:r>
        <w:r w:rsidRPr="00561AF9">
          <w:rPr>
            <w:noProof w:val="0"/>
            <w:snapToGrid w:val="0"/>
            <w:lang w:val="en-US"/>
          </w:rPr>
          <w:t xml:space="preserve">)) OF </w:t>
        </w:r>
        <w:r>
          <w:rPr>
            <w:rFonts w:hint="eastAsia"/>
            <w:snapToGrid w:val="0"/>
            <w:lang w:eastAsia="zh-CN"/>
          </w:rPr>
          <w:t>DataCollectionMeasID-ToSetup-Item</w:t>
        </w:r>
      </w:ins>
    </w:p>
    <w:p w14:paraId="55613B05" w14:textId="77777777" w:rsidR="00D83469" w:rsidRPr="00561AF9" w:rsidRDefault="00D83469" w:rsidP="00D83469">
      <w:pPr>
        <w:pStyle w:val="PL"/>
        <w:rPr>
          <w:ins w:id="2198" w:author="CATT" w:date="2023-10-27T15:08:00Z"/>
          <w:bCs/>
          <w:noProof w:val="0"/>
          <w:lang w:val="en-US"/>
        </w:rPr>
      </w:pPr>
    </w:p>
    <w:p w14:paraId="0E221EB0" w14:textId="77777777" w:rsidR="00D83469" w:rsidRPr="00FD0425" w:rsidRDefault="00D83469" w:rsidP="00D83469">
      <w:pPr>
        <w:pStyle w:val="PL"/>
        <w:rPr>
          <w:ins w:id="2199" w:author="CATT" w:date="2023-10-27T15:08:00Z"/>
        </w:rPr>
      </w:pPr>
      <w:ins w:id="2200" w:author="CATT" w:date="2023-10-27T15:08:00Z">
        <w:r>
          <w:rPr>
            <w:rFonts w:hint="eastAsia"/>
            <w:snapToGrid w:val="0"/>
            <w:lang w:eastAsia="zh-CN"/>
          </w:rPr>
          <w:t>DataCollectionMeasID-ToSetup-Item</w:t>
        </w:r>
        <w:r w:rsidRPr="00FD0425">
          <w:rPr>
            <w:snapToGrid w:val="0"/>
          </w:rPr>
          <w:t xml:space="preserve"> ::= </w:t>
        </w:r>
        <w:r w:rsidRPr="00FD0425">
          <w:t>SEQUENCE {</w:t>
        </w:r>
      </w:ins>
    </w:p>
    <w:p w14:paraId="4E0000AE" w14:textId="77777777" w:rsidR="00D83469" w:rsidRDefault="00D83469" w:rsidP="00D83469">
      <w:pPr>
        <w:pStyle w:val="PL"/>
        <w:rPr>
          <w:ins w:id="2201" w:author="CATT" w:date="2023-10-27T15:08:00Z"/>
        </w:rPr>
      </w:pPr>
      <w:ins w:id="2202" w:author="CATT" w:date="2023-10-27T15:08:00Z">
        <w:r w:rsidRPr="00FD0425">
          <w:tab/>
        </w:r>
        <w:r>
          <w:rPr>
            <w:rFonts w:hint="eastAsia"/>
            <w:lang w:val="en-US" w:eastAsia="zh-CN" w:bidi="ar"/>
          </w:rPr>
          <w:t>nG-RAN-Node1MeasID</w:t>
        </w:r>
        <w:r>
          <w:rPr>
            <w:lang w:val="en-US" w:eastAsia="zh-CN" w:bidi="ar"/>
          </w:rPr>
          <w:tab/>
        </w:r>
        <w:r>
          <w:rPr>
            <w:lang w:val="en-US" w:eastAsia="zh-CN" w:bidi="ar"/>
          </w:rPr>
          <w:tab/>
        </w:r>
        <w:r>
          <w:rPr>
            <w:lang w:val="en-US" w:eastAsia="zh-CN" w:bidi="ar"/>
          </w:rPr>
          <w:tab/>
        </w:r>
        <w:r>
          <w:rPr>
            <w:lang w:val="en-US" w:eastAsia="zh-CN" w:bidi="ar"/>
          </w:rPr>
          <w:tab/>
        </w:r>
        <w:r>
          <w:t>INTEGER (</w:t>
        </w:r>
        <w:r>
          <w:rPr>
            <w:rFonts w:hint="eastAsia"/>
            <w:lang w:eastAsia="zh-CN"/>
          </w:rPr>
          <w:t>1</w:t>
        </w:r>
        <w:r>
          <w:t>..4095)</w:t>
        </w:r>
        <w:r w:rsidRPr="00FD0425">
          <w:t>,</w:t>
        </w:r>
      </w:ins>
    </w:p>
    <w:p w14:paraId="7126FCA2" w14:textId="77777777" w:rsidR="00D83469" w:rsidRPr="00FD0425" w:rsidRDefault="00D83469" w:rsidP="00D83469">
      <w:pPr>
        <w:pStyle w:val="PL"/>
        <w:rPr>
          <w:ins w:id="2203" w:author="CATT" w:date="2023-10-27T15:08:00Z"/>
        </w:rPr>
      </w:pPr>
      <w:ins w:id="2204" w:author="CATT" w:date="2023-10-27T15:08:00Z">
        <w:r>
          <w:tab/>
        </w:r>
        <w:r>
          <w:rPr>
            <w:rFonts w:hint="eastAsia"/>
            <w:lang w:val="en-US" w:eastAsia="zh-CN" w:bidi="ar"/>
          </w:rPr>
          <w:t>nG-RAN-Node2MeasID</w:t>
        </w:r>
        <w:r>
          <w:rPr>
            <w:rFonts w:hint="eastAsia"/>
            <w:lang w:val="en-US" w:eastAsia="zh-CN" w:bidi="ar"/>
          </w:rPr>
          <w:tab/>
        </w:r>
        <w:r>
          <w:rPr>
            <w:rFonts w:hint="eastAsia"/>
            <w:lang w:val="en-US" w:eastAsia="zh-CN" w:bidi="ar"/>
          </w:rPr>
          <w:tab/>
        </w:r>
        <w:r>
          <w:tab/>
        </w:r>
        <w:r>
          <w:tab/>
          <w:t>INTEGER (</w:t>
        </w:r>
        <w:r>
          <w:rPr>
            <w:rFonts w:hint="eastAsia"/>
            <w:lang w:eastAsia="zh-CN"/>
          </w:rPr>
          <w:t>1</w:t>
        </w:r>
        <w:r>
          <w:t>..4095),</w:t>
        </w:r>
      </w:ins>
    </w:p>
    <w:p w14:paraId="7FB6C27E" w14:textId="77777777" w:rsidR="00D83469" w:rsidRPr="00FD0425" w:rsidRDefault="00D83469" w:rsidP="00D83469">
      <w:pPr>
        <w:pStyle w:val="PL"/>
        <w:rPr>
          <w:ins w:id="2205" w:author="CATT" w:date="2023-10-27T15:08:00Z"/>
          <w:snapToGrid w:val="0"/>
        </w:rPr>
      </w:pPr>
      <w:ins w:id="2206" w:author="CATT" w:date="2023-10-27T15:08: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Pr>
            <w:rFonts w:hint="eastAsia"/>
            <w:snapToGrid w:val="0"/>
            <w:lang w:eastAsia="zh-CN"/>
          </w:rPr>
          <w:t>DataCollectionMeasID-ToSetup-Item</w:t>
        </w:r>
        <w:r w:rsidRPr="00FD0425">
          <w:rPr>
            <w:snapToGrid w:val="0"/>
          </w:rPr>
          <w:t xml:space="preserve">-ExtIEs} } </w:t>
        </w:r>
        <w:r w:rsidRPr="00FD0425">
          <w:rPr>
            <w:snapToGrid w:val="0"/>
          </w:rPr>
          <w:tab/>
          <w:t>OPTIONAL,</w:t>
        </w:r>
      </w:ins>
    </w:p>
    <w:p w14:paraId="21504E57" w14:textId="77777777" w:rsidR="00D83469" w:rsidRPr="00FD0425" w:rsidRDefault="00D83469" w:rsidP="00D83469">
      <w:pPr>
        <w:pStyle w:val="PL"/>
        <w:rPr>
          <w:ins w:id="2207" w:author="CATT" w:date="2023-10-27T15:08:00Z"/>
          <w:snapToGrid w:val="0"/>
        </w:rPr>
      </w:pPr>
      <w:ins w:id="2208" w:author="CATT" w:date="2023-10-27T15:08:00Z">
        <w:r w:rsidRPr="00FD0425">
          <w:rPr>
            <w:snapToGrid w:val="0"/>
          </w:rPr>
          <w:tab/>
          <w:t>...</w:t>
        </w:r>
      </w:ins>
    </w:p>
    <w:p w14:paraId="20DA2F1B" w14:textId="77777777" w:rsidR="00D83469" w:rsidRPr="00FD0425" w:rsidRDefault="00D83469" w:rsidP="00D83469">
      <w:pPr>
        <w:pStyle w:val="PL"/>
        <w:rPr>
          <w:ins w:id="2209" w:author="CATT" w:date="2023-10-27T15:08:00Z"/>
          <w:snapToGrid w:val="0"/>
        </w:rPr>
      </w:pPr>
      <w:ins w:id="2210" w:author="CATT" w:date="2023-10-27T15:08:00Z">
        <w:r w:rsidRPr="00FD0425">
          <w:rPr>
            <w:snapToGrid w:val="0"/>
          </w:rPr>
          <w:t>}</w:t>
        </w:r>
      </w:ins>
    </w:p>
    <w:p w14:paraId="6D4DEDEE" w14:textId="77777777" w:rsidR="00D83469" w:rsidRPr="00FD0425" w:rsidRDefault="00D83469" w:rsidP="00D83469">
      <w:pPr>
        <w:pStyle w:val="PL"/>
        <w:rPr>
          <w:ins w:id="2211" w:author="CATT" w:date="2023-10-27T15:08:00Z"/>
          <w:snapToGrid w:val="0"/>
        </w:rPr>
      </w:pPr>
    </w:p>
    <w:p w14:paraId="61ADBC78" w14:textId="77777777" w:rsidR="00D83469" w:rsidRPr="00FD0425" w:rsidRDefault="00D83469" w:rsidP="00D83469">
      <w:pPr>
        <w:pStyle w:val="PL"/>
        <w:rPr>
          <w:ins w:id="2212" w:author="CATT" w:date="2023-10-27T15:08:00Z"/>
          <w:snapToGrid w:val="0"/>
        </w:rPr>
      </w:pPr>
      <w:ins w:id="2213" w:author="CATT" w:date="2023-10-27T15:08:00Z">
        <w:r>
          <w:rPr>
            <w:rFonts w:hint="eastAsia"/>
            <w:snapToGrid w:val="0"/>
            <w:lang w:eastAsia="zh-CN"/>
          </w:rPr>
          <w:t>DataCollectionMeasID-ToSetup-Item</w:t>
        </w:r>
        <w:r w:rsidRPr="00FD0425">
          <w:rPr>
            <w:snapToGrid w:val="0"/>
          </w:rPr>
          <w:t>-ExtIEs XNAP-PROTOCOL-EXTENSION ::= {</w:t>
        </w:r>
      </w:ins>
    </w:p>
    <w:p w14:paraId="61242EEB" w14:textId="77777777" w:rsidR="00D83469" w:rsidRPr="00FD0425" w:rsidRDefault="00D83469" w:rsidP="00D83469">
      <w:pPr>
        <w:pStyle w:val="PL"/>
        <w:rPr>
          <w:ins w:id="2214" w:author="CATT" w:date="2023-10-27T15:08:00Z"/>
          <w:snapToGrid w:val="0"/>
        </w:rPr>
      </w:pPr>
      <w:ins w:id="2215" w:author="CATT" w:date="2023-10-27T15:08:00Z">
        <w:r w:rsidRPr="00FD0425">
          <w:rPr>
            <w:snapToGrid w:val="0"/>
          </w:rPr>
          <w:tab/>
          <w:t>...</w:t>
        </w:r>
      </w:ins>
    </w:p>
    <w:p w14:paraId="4428D9B8" w14:textId="77777777" w:rsidR="00D83469" w:rsidRDefault="00D83469" w:rsidP="00D83469">
      <w:pPr>
        <w:pStyle w:val="PL"/>
        <w:rPr>
          <w:ins w:id="2216" w:author="CATT" w:date="2023-10-27T15:08:00Z"/>
          <w:snapToGrid w:val="0"/>
          <w:lang w:eastAsia="zh-CN"/>
        </w:rPr>
      </w:pPr>
      <w:ins w:id="2217" w:author="CATT" w:date="2023-10-27T15:08:00Z">
        <w:r w:rsidRPr="00FD0425">
          <w:rPr>
            <w:snapToGrid w:val="0"/>
          </w:rPr>
          <w:t>}</w:t>
        </w:r>
      </w:ins>
    </w:p>
    <w:p w14:paraId="757BAC6B" w14:textId="77777777" w:rsidR="00D83469" w:rsidRDefault="00D83469" w:rsidP="005B0E21">
      <w:pPr>
        <w:pStyle w:val="FirstChange"/>
        <w:rPr>
          <w:lang w:eastAsia="zh-CN"/>
        </w:rPr>
      </w:pP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2218" w:author="Ericsson - Author" w:date="2023-10-24T10:04:00Z"/>
          <w:snapToGrid w:val="0"/>
        </w:rPr>
      </w:pPr>
      <w:bookmarkStart w:id="2219" w:name="_Hlk148727365"/>
      <w:ins w:id="2220" w:author="Ericsson - Author" w:date="2023-10-24T10:04:00Z">
        <w:r>
          <w:rPr>
            <w:snapToGrid w:val="0"/>
          </w:rPr>
          <w:t>EnergyCost</w:t>
        </w:r>
        <w:r w:rsidRPr="007E47F3">
          <w:rPr>
            <w:snapToGrid w:val="0"/>
          </w:rPr>
          <w:t xml:space="preserve"> </w:t>
        </w:r>
        <w:r w:rsidR="00374F87" w:rsidRPr="00374F87">
          <w:rPr>
            <w:snapToGrid w:val="0"/>
          </w:rPr>
          <w:t>::= INTEGER (0..10000, ...)</w:t>
        </w:r>
      </w:ins>
    </w:p>
    <w:p w14:paraId="5FEC36E5" w14:textId="77777777" w:rsidR="00F5539D" w:rsidRDefault="00F5539D" w:rsidP="00F5539D">
      <w:pPr>
        <w:pStyle w:val="FirstChange"/>
      </w:pPr>
      <w:bookmarkStart w:id="2221" w:name="_Hlk148085908"/>
      <w:bookmarkEnd w:id="2219"/>
      <w:r>
        <w:t>&lt;&lt;&lt;&lt;&lt;&lt;&lt;&lt;&lt;&lt;&lt;&lt;&lt;&lt;&lt;&lt;&lt;&lt;&lt;&lt; Unmodified Text Omitted &gt;&gt;&gt;&gt;&gt;&gt;&gt;&gt;&gt;&gt;&gt;&gt;&gt;&gt;&gt;&gt;&gt;&gt;&gt;&gt;</w:t>
      </w:r>
    </w:p>
    <w:bookmarkEnd w:id="2221"/>
    <w:p w14:paraId="69FF1A8F" w14:textId="77777777" w:rsidR="00F5539D" w:rsidRDefault="00F5539D" w:rsidP="00F5539D">
      <w:pPr>
        <w:pStyle w:val="FirstChange"/>
        <w:rPr>
          <w:del w:id="2222" w:author="Ericsson - Author" w:date="2023-10-24T10:04:00Z"/>
        </w:rPr>
      </w:pPr>
    </w:p>
    <w:p w14:paraId="7DA15EA3" w14:textId="77777777" w:rsidR="00F5539D" w:rsidRDefault="00F5539D">
      <w:pPr>
        <w:pStyle w:val="PL"/>
        <w:pPrChange w:id="2223"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等线"/>
          <w:lang w:bidi="ar"/>
        </w:rPr>
        <w:t>-- M</w:t>
      </w:r>
    </w:p>
    <w:p w14:paraId="1D0E83B4" w14:textId="77777777" w:rsidR="00CF387F" w:rsidRDefault="00CF387F" w:rsidP="00731584">
      <w:pPr>
        <w:pStyle w:val="PL"/>
        <w:rPr>
          <w:ins w:id="2224" w:author="Ericsson - Author" w:date="2023-10-24T10:04:00Z"/>
        </w:rPr>
      </w:pPr>
    </w:p>
    <w:p w14:paraId="4C3A0B0E" w14:textId="77777777" w:rsidR="0058343E" w:rsidRDefault="0058343E" w:rsidP="0058343E">
      <w:pPr>
        <w:pStyle w:val="PL"/>
        <w:rPr>
          <w:ins w:id="2225" w:author="Ericsson - Author" w:date="2023-10-24T10:04:00Z"/>
          <w:bCs/>
        </w:rPr>
      </w:pPr>
      <w:bookmarkStart w:id="2226" w:name="_Hlk148729188"/>
      <w:bookmarkStart w:id="2227" w:name="_Hlk148727350"/>
      <w:ins w:id="2228"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69C6F1EC" w14:textId="77777777" w:rsidR="0058343E" w:rsidRDefault="0058343E" w:rsidP="0058343E">
      <w:pPr>
        <w:pStyle w:val="PL"/>
        <w:rPr>
          <w:ins w:id="2229" w:author="Ericsson - Author" w:date="2023-10-24T10:04:00Z"/>
          <w:bCs/>
        </w:rPr>
      </w:pPr>
    </w:p>
    <w:p w14:paraId="103BE2C6" w14:textId="77777777" w:rsidR="0058343E" w:rsidRDefault="0058343E" w:rsidP="0058343E">
      <w:pPr>
        <w:pStyle w:val="PL"/>
        <w:rPr>
          <w:ins w:id="2230" w:author="Ericsson - Author" w:date="2023-10-24T10:04:00Z"/>
          <w:bCs/>
          <w:lang w:eastAsia="zh-CN"/>
        </w:rPr>
      </w:pPr>
      <w:ins w:id="2231"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647778F4" w14:textId="77777777" w:rsidR="0058343E" w:rsidRDefault="0058343E" w:rsidP="0058343E">
      <w:pPr>
        <w:pStyle w:val="PL"/>
        <w:rPr>
          <w:ins w:id="2232" w:author="Ericsson - Author" w:date="2023-10-24T10:04:00Z"/>
          <w:bCs/>
          <w:lang w:eastAsia="zh-CN"/>
        </w:rPr>
      </w:pPr>
      <w:ins w:id="2233"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56681D3A" w14:textId="77777777" w:rsidR="0058343E" w:rsidRDefault="0058343E" w:rsidP="0058343E">
      <w:pPr>
        <w:pStyle w:val="PL"/>
        <w:rPr>
          <w:ins w:id="2234" w:author="Ericsson - Author" w:date="2023-10-24T10:04:00Z"/>
        </w:rPr>
      </w:pPr>
      <w:ins w:id="2235"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73362C2F" w14:textId="77777777" w:rsidR="0058343E" w:rsidRDefault="0058343E" w:rsidP="0058343E">
      <w:pPr>
        <w:pStyle w:val="PL"/>
        <w:rPr>
          <w:ins w:id="2236" w:author="Ericsson - Author" w:date="2023-10-24T10:04:00Z"/>
        </w:rPr>
      </w:pPr>
      <w:ins w:id="2237" w:author="Ericsson - Author" w:date="2023-10-24T10:04:00Z">
        <w:r>
          <w:tab/>
          <w:t>...</w:t>
        </w:r>
      </w:ins>
    </w:p>
    <w:p w14:paraId="0049F96B" w14:textId="77777777" w:rsidR="0058343E" w:rsidRDefault="0058343E" w:rsidP="0058343E">
      <w:pPr>
        <w:pStyle w:val="PL"/>
        <w:rPr>
          <w:ins w:id="2238" w:author="Ericsson - Author" w:date="2023-10-24T10:04:00Z"/>
        </w:rPr>
      </w:pPr>
      <w:ins w:id="2239" w:author="Ericsson - Author" w:date="2023-10-24T10:04:00Z">
        <w:r>
          <w:t>}</w:t>
        </w:r>
      </w:ins>
    </w:p>
    <w:p w14:paraId="30F2388B" w14:textId="77777777" w:rsidR="0058343E" w:rsidRDefault="0058343E" w:rsidP="0058343E">
      <w:pPr>
        <w:pStyle w:val="PL"/>
        <w:rPr>
          <w:ins w:id="2240" w:author="Ericsson - Author" w:date="2023-10-24T10:04:00Z"/>
          <w:bCs/>
          <w:lang w:eastAsia="zh-CN"/>
        </w:rPr>
      </w:pPr>
    </w:p>
    <w:p w14:paraId="576FE897" w14:textId="77777777" w:rsidR="0058343E" w:rsidRDefault="0058343E" w:rsidP="0058343E">
      <w:pPr>
        <w:pStyle w:val="PL"/>
        <w:rPr>
          <w:ins w:id="2241" w:author="Ericsson - Author" w:date="2023-10-24T10:04:00Z"/>
        </w:rPr>
      </w:pPr>
      <w:ins w:id="2242"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7B3AC4A4" w14:textId="77777777" w:rsidR="0058343E" w:rsidRDefault="0058343E" w:rsidP="0058343E">
      <w:pPr>
        <w:pStyle w:val="PL"/>
        <w:rPr>
          <w:ins w:id="2243" w:author="Ericsson - Author" w:date="2023-10-24T10:04:00Z"/>
        </w:rPr>
      </w:pPr>
      <w:ins w:id="2244" w:author="Ericsson - Author" w:date="2023-10-24T10:04:00Z">
        <w:r>
          <w:tab/>
          <w:t>...</w:t>
        </w:r>
      </w:ins>
    </w:p>
    <w:p w14:paraId="1896B4FA" w14:textId="77777777" w:rsidR="0058343E" w:rsidRDefault="0058343E" w:rsidP="0058343E">
      <w:pPr>
        <w:pStyle w:val="PL"/>
        <w:rPr>
          <w:ins w:id="2245" w:author="Ericsson - Author" w:date="2023-10-24T10:04:00Z"/>
        </w:rPr>
      </w:pPr>
      <w:ins w:id="2246" w:author="Ericsson - Author" w:date="2023-10-24T10:04:00Z">
        <w:r>
          <w:t>}</w:t>
        </w:r>
      </w:ins>
    </w:p>
    <w:p w14:paraId="68A995C9" w14:textId="77777777" w:rsidR="0058343E" w:rsidRDefault="0058343E" w:rsidP="0058343E">
      <w:pPr>
        <w:pStyle w:val="PL"/>
        <w:rPr>
          <w:ins w:id="2247" w:author="Ericsson - Author" w:date="2023-10-24T10:04:00Z"/>
          <w:bCs/>
        </w:rPr>
      </w:pPr>
    </w:p>
    <w:p w14:paraId="4CE43E59" w14:textId="77777777" w:rsidR="0058343E" w:rsidRDefault="0058343E" w:rsidP="0058343E">
      <w:pPr>
        <w:pStyle w:val="PL"/>
        <w:rPr>
          <w:ins w:id="2248" w:author="Ericsson - Author" w:date="2023-10-24T10:04:00Z"/>
          <w:bCs/>
        </w:rPr>
      </w:pPr>
    </w:p>
    <w:p w14:paraId="6B38BF9C" w14:textId="77777777" w:rsidR="0058343E" w:rsidRDefault="0058343E" w:rsidP="0058343E">
      <w:pPr>
        <w:pStyle w:val="PL"/>
        <w:rPr>
          <w:ins w:id="2249" w:author="Ericsson - Author" w:date="2023-10-24T10:04:00Z"/>
          <w:snapToGrid w:val="0"/>
        </w:rPr>
      </w:pPr>
      <w:ins w:id="2250" w:author="Ericsson - Author" w:date="2023-10-24T10:04:00Z">
        <w:r>
          <w:rPr>
            <w:rFonts w:hint="eastAsia"/>
            <w:bCs/>
            <w:lang w:eastAsia="zh-CN"/>
          </w:rPr>
          <w:lastRenderedPageBreak/>
          <w:t>MeasuredTrajectroyCellInfo</w:t>
        </w:r>
        <w:r>
          <w:rPr>
            <w:bCs/>
          </w:rPr>
          <w:t xml:space="preserve"> </w:t>
        </w:r>
        <w:r>
          <w:rPr>
            <w:snapToGrid w:val="0"/>
          </w:rPr>
          <w:t>::= CHOICE {</w:t>
        </w:r>
      </w:ins>
    </w:p>
    <w:p w14:paraId="7B1BB75C" w14:textId="77777777" w:rsidR="0058343E" w:rsidRDefault="0058343E" w:rsidP="0058343E">
      <w:pPr>
        <w:pStyle w:val="PL"/>
        <w:rPr>
          <w:ins w:id="2251" w:author="Ericsson - Author" w:date="2023-10-24T10:04:00Z"/>
          <w:snapToGrid w:val="0"/>
        </w:rPr>
      </w:pPr>
      <w:ins w:id="2252"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71562FA4" w14:textId="248B632F" w:rsidR="0058343E" w:rsidRDefault="0058343E" w:rsidP="0058343E">
      <w:pPr>
        <w:pStyle w:val="PL"/>
        <w:rPr>
          <w:ins w:id="2253" w:author="Ericsson - Author" w:date="2023-10-24T10:04:00Z"/>
          <w:snapToGrid w:val="0"/>
        </w:rPr>
      </w:pPr>
      <w:ins w:id="2254" w:author="Ericsson - Author" w:date="2023-10-24T10:04:00Z">
        <w:r>
          <w:rPr>
            <w:snapToGrid w:val="0"/>
          </w:rPr>
          <w:tab/>
          <w:t>choice-extension</w:t>
        </w:r>
        <w:r>
          <w:rPr>
            <w:snapToGrid w:val="0"/>
          </w:rPr>
          <w:tab/>
        </w:r>
        <w:r>
          <w:rPr>
            <w:snapToGrid w:val="0"/>
          </w:rPr>
          <w:tab/>
        </w:r>
        <w:r>
          <w:rPr>
            <w:snapToGrid w:val="0"/>
          </w:rPr>
          <w:tab/>
        </w:r>
        <w:r>
          <w:rPr>
            <w:snapToGrid w:val="0"/>
          </w:rPr>
          <w:tab/>
          <w:t xml:space="preserve">ProtocolIE-Single-Container { { </w:t>
        </w:r>
        <w:r w:rsidR="007A2767">
          <w:rPr>
            <w:snapToGrid w:val="0"/>
          </w:rPr>
          <w:t>Measured</w:t>
        </w:r>
        <w:r>
          <w:rPr>
            <w:rFonts w:hint="eastAsia"/>
            <w:bCs/>
            <w:lang w:eastAsia="zh-CN"/>
          </w:rPr>
          <w:t>TrajectroyCellInfo</w:t>
        </w:r>
        <w:r>
          <w:rPr>
            <w:snapToGrid w:val="0"/>
          </w:rPr>
          <w:t>-ExtIEs} }</w:t>
        </w:r>
      </w:ins>
    </w:p>
    <w:p w14:paraId="126EA416" w14:textId="77777777" w:rsidR="0058343E" w:rsidRDefault="0058343E" w:rsidP="0058343E">
      <w:pPr>
        <w:pStyle w:val="PL"/>
        <w:rPr>
          <w:ins w:id="2255" w:author="Ericsson - Author" w:date="2023-10-24T10:04:00Z"/>
          <w:snapToGrid w:val="0"/>
        </w:rPr>
      </w:pPr>
      <w:ins w:id="2256" w:author="Ericsson - Author" w:date="2023-10-24T10:04:00Z">
        <w:r>
          <w:rPr>
            <w:snapToGrid w:val="0"/>
          </w:rPr>
          <w:t>}</w:t>
        </w:r>
      </w:ins>
    </w:p>
    <w:p w14:paraId="39999D0F" w14:textId="77777777" w:rsidR="0058343E" w:rsidRDefault="0058343E" w:rsidP="0058343E">
      <w:pPr>
        <w:pStyle w:val="PL"/>
        <w:rPr>
          <w:ins w:id="2257" w:author="Ericsson - Author" w:date="2023-10-24T10:04:00Z"/>
          <w:snapToGrid w:val="0"/>
        </w:rPr>
      </w:pPr>
    </w:p>
    <w:p w14:paraId="552B23B6" w14:textId="77777777" w:rsidR="0058343E" w:rsidRDefault="0058343E" w:rsidP="0058343E">
      <w:pPr>
        <w:pStyle w:val="PL"/>
        <w:rPr>
          <w:ins w:id="2258" w:author="Ericsson - Author" w:date="2023-10-24T10:04:00Z"/>
          <w:snapToGrid w:val="0"/>
        </w:rPr>
      </w:pPr>
      <w:ins w:id="2259" w:author="Ericsson - Author" w:date="2023-10-24T10:04:00Z">
        <w:r>
          <w:rPr>
            <w:rFonts w:hint="eastAsia"/>
            <w:bCs/>
            <w:lang w:eastAsia="zh-CN"/>
          </w:rPr>
          <w:t>MeasuredTrajectroyCellInfo</w:t>
        </w:r>
        <w:r>
          <w:rPr>
            <w:snapToGrid w:val="0"/>
          </w:rPr>
          <w:t>-ExtIEs XNAP-PROTOCOL-IES ::= {</w:t>
        </w:r>
      </w:ins>
    </w:p>
    <w:p w14:paraId="7305E018" w14:textId="77777777" w:rsidR="0058343E" w:rsidRDefault="0058343E" w:rsidP="0058343E">
      <w:pPr>
        <w:pStyle w:val="PL"/>
        <w:rPr>
          <w:ins w:id="2260" w:author="Ericsson - Author" w:date="2023-10-24T10:04:00Z"/>
          <w:snapToGrid w:val="0"/>
        </w:rPr>
      </w:pPr>
      <w:ins w:id="2261" w:author="Ericsson - Author" w:date="2023-10-24T10:04:00Z">
        <w:r>
          <w:rPr>
            <w:snapToGrid w:val="0"/>
          </w:rPr>
          <w:tab/>
          <w:t>...</w:t>
        </w:r>
      </w:ins>
    </w:p>
    <w:p w14:paraId="4372F6E6" w14:textId="77777777" w:rsidR="0058343E" w:rsidRDefault="0058343E" w:rsidP="0058343E">
      <w:pPr>
        <w:pStyle w:val="PL"/>
        <w:rPr>
          <w:ins w:id="2262" w:author="Ericsson - Author" w:date="2023-10-24T10:04:00Z"/>
          <w:snapToGrid w:val="0"/>
        </w:rPr>
      </w:pPr>
      <w:ins w:id="2263" w:author="Ericsson - Author" w:date="2023-10-24T10:04:00Z">
        <w:r>
          <w:rPr>
            <w:snapToGrid w:val="0"/>
          </w:rPr>
          <w:t>}</w:t>
        </w:r>
      </w:ins>
    </w:p>
    <w:p w14:paraId="2C76AAE6" w14:textId="77777777" w:rsidR="0058343E" w:rsidRDefault="0058343E" w:rsidP="0058343E">
      <w:pPr>
        <w:pStyle w:val="PL"/>
        <w:rPr>
          <w:ins w:id="2264" w:author="Ericsson - Author" w:date="2023-10-24T10:04:00Z"/>
          <w:snapToGrid w:val="0"/>
        </w:rPr>
      </w:pPr>
    </w:p>
    <w:p w14:paraId="5F870F1F" w14:textId="77777777" w:rsidR="0058343E" w:rsidRDefault="0058343E" w:rsidP="0058343E">
      <w:pPr>
        <w:pStyle w:val="PL"/>
        <w:rPr>
          <w:ins w:id="2265" w:author="Ericsson - Author" w:date="2023-10-24T10:04:00Z"/>
        </w:rPr>
      </w:pPr>
      <w:ins w:id="2266" w:author="Ericsson - Author" w:date="2023-10-24T10:04:00Z">
        <w:r>
          <w:rPr>
            <w:rFonts w:hint="eastAsia"/>
            <w:lang w:eastAsia="zh-CN"/>
          </w:rPr>
          <w:t>Measured</w:t>
        </w:r>
        <w:r>
          <w:t>TrajectoryNGRANCellInfo</w:t>
        </w:r>
        <w:r>
          <w:rPr>
            <w:snapToGrid w:val="0"/>
          </w:rPr>
          <w:t xml:space="preserve"> ::= </w:t>
        </w:r>
        <w:r>
          <w:t>SEQUENCE {</w:t>
        </w:r>
      </w:ins>
    </w:p>
    <w:p w14:paraId="5B5C02BC" w14:textId="77777777" w:rsidR="0058343E" w:rsidRDefault="0058343E" w:rsidP="0058343E">
      <w:pPr>
        <w:pStyle w:val="PL"/>
        <w:rPr>
          <w:ins w:id="2267" w:author="Ericsson - Author" w:date="2023-10-24T10:04:00Z"/>
        </w:rPr>
      </w:pPr>
      <w:ins w:id="2268"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73E1C467" w14:textId="442A94E0" w:rsidR="0058343E" w:rsidRDefault="0058343E" w:rsidP="0058343E">
      <w:pPr>
        <w:pStyle w:val="PL"/>
        <w:rPr>
          <w:ins w:id="2269" w:author="Ericsson - Author" w:date="2023-10-24T10:04:00Z"/>
        </w:rPr>
      </w:pPr>
      <w:ins w:id="2270" w:author="Ericsson - Author" w:date="2023-10-24T10:04:00Z">
        <w:r>
          <w:tab/>
        </w:r>
        <w:r w:rsidR="007A2767">
          <w:t>t</w:t>
        </w:r>
        <w:r>
          <w: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3738A904" w14:textId="77777777" w:rsidR="0058343E" w:rsidRDefault="0058343E" w:rsidP="0058343E">
      <w:pPr>
        <w:pStyle w:val="PL"/>
        <w:rPr>
          <w:ins w:id="2271" w:author="Ericsson - Author" w:date="2023-10-24T10:04:00Z"/>
          <w:snapToGrid w:val="0"/>
        </w:rPr>
      </w:pPr>
      <w:ins w:id="2272"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13B8D333" w14:textId="77777777" w:rsidR="0058343E" w:rsidRDefault="0058343E" w:rsidP="0058343E">
      <w:pPr>
        <w:pStyle w:val="PL"/>
        <w:rPr>
          <w:ins w:id="2273" w:author="Ericsson - Author" w:date="2023-10-24T10:04:00Z"/>
          <w:snapToGrid w:val="0"/>
        </w:rPr>
      </w:pPr>
      <w:ins w:id="2274" w:author="Ericsson - Author" w:date="2023-10-24T10:04:00Z">
        <w:r>
          <w:rPr>
            <w:snapToGrid w:val="0"/>
          </w:rPr>
          <w:tab/>
          <w:t>...</w:t>
        </w:r>
      </w:ins>
    </w:p>
    <w:p w14:paraId="348B0FB7" w14:textId="77777777" w:rsidR="0058343E" w:rsidRDefault="0058343E" w:rsidP="0058343E">
      <w:pPr>
        <w:pStyle w:val="PL"/>
        <w:rPr>
          <w:ins w:id="2275" w:author="Ericsson - Author" w:date="2023-10-24T10:04:00Z"/>
          <w:snapToGrid w:val="0"/>
        </w:rPr>
      </w:pPr>
      <w:ins w:id="2276" w:author="Ericsson - Author" w:date="2023-10-24T10:04:00Z">
        <w:r>
          <w:rPr>
            <w:snapToGrid w:val="0"/>
          </w:rPr>
          <w:t>}</w:t>
        </w:r>
      </w:ins>
    </w:p>
    <w:p w14:paraId="55E69E32" w14:textId="77777777" w:rsidR="0058343E" w:rsidRDefault="0058343E" w:rsidP="0058343E">
      <w:pPr>
        <w:pStyle w:val="PL"/>
        <w:rPr>
          <w:ins w:id="2277" w:author="Ericsson - Author" w:date="2023-10-24T10:04:00Z"/>
          <w:snapToGrid w:val="0"/>
        </w:rPr>
      </w:pPr>
    </w:p>
    <w:p w14:paraId="0B4FBF48" w14:textId="77777777" w:rsidR="0058343E" w:rsidRDefault="0058343E" w:rsidP="0058343E">
      <w:pPr>
        <w:pStyle w:val="PL"/>
        <w:rPr>
          <w:ins w:id="2278" w:author="Ericsson - Author" w:date="2023-10-24T10:04:00Z"/>
          <w:snapToGrid w:val="0"/>
        </w:rPr>
      </w:pPr>
      <w:ins w:id="2279" w:author="Ericsson - Author" w:date="2023-10-24T10:04:00Z">
        <w:r>
          <w:rPr>
            <w:rFonts w:hint="eastAsia"/>
            <w:lang w:eastAsia="zh-CN"/>
          </w:rPr>
          <w:t>Measured</w:t>
        </w:r>
        <w:r>
          <w:t>TrajectoryNGRANCellInfo</w:t>
        </w:r>
        <w:r>
          <w:rPr>
            <w:snapToGrid w:val="0"/>
          </w:rPr>
          <w:t>-ExtIEs XNAP-PROTOCOL-EXTENSION ::= {</w:t>
        </w:r>
      </w:ins>
    </w:p>
    <w:p w14:paraId="0D69DBD7" w14:textId="77777777" w:rsidR="0058343E" w:rsidRDefault="0058343E" w:rsidP="0058343E">
      <w:pPr>
        <w:pStyle w:val="PL"/>
        <w:rPr>
          <w:ins w:id="2280" w:author="Ericsson - Author" w:date="2023-10-24T10:04:00Z"/>
          <w:snapToGrid w:val="0"/>
        </w:rPr>
      </w:pPr>
      <w:ins w:id="2281" w:author="Ericsson - Author" w:date="2023-10-24T10:04:00Z">
        <w:r>
          <w:rPr>
            <w:snapToGrid w:val="0"/>
          </w:rPr>
          <w:tab/>
          <w:t>...</w:t>
        </w:r>
      </w:ins>
    </w:p>
    <w:p w14:paraId="312380CD" w14:textId="77777777" w:rsidR="0058343E" w:rsidRDefault="0058343E" w:rsidP="0058343E">
      <w:pPr>
        <w:pStyle w:val="PL"/>
        <w:rPr>
          <w:ins w:id="2282" w:author="Ericsson - Author" w:date="2023-10-24T10:04:00Z"/>
          <w:snapToGrid w:val="0"/>
        </w:rPr>
      </w:pPr>
      <w:ins w:id="2283" w:author="Ericsson - Author" w:date="2023-10-24T10:04:00Z">
        <w:r>
          <w:rPr>
            <w:snapToGrid w:val="0"/>
          </w:rPr>
          <w:t>}</w:t>
        </w:r>
      </w:ins>
    </w:p>
    <w:bookmarkEnd w:id="2226"/>
    <w:p w14:paraId="45A9348F" w14:textId="77777777" w:rsidR="0058343E" w:rsidRDefault="0058343E">
      <w:pPr>
        <w:pStyle w:val="PL"/>
        <w:pPrChange w:id="2284" w:author="Ericsson - Author" w:date="2023-10-24T10:04:00Z">
          <w:pPr/>
        </w:pPrChange>
      </w:pPr>
    </w:p>
    <w:bookmarkEnd w:id="2227"/>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2285" w:author="Ericsson - Author" w:date="2023-10-24T10:04:00Z"/>
        </w:rPr>
      </w:pPr>
      <w:bookmarkStart w:id="2286" w:name="_Hlk148729173"/>
      <w:bookmarkStart w:id="2287" w:name="_Hlk148727340"/>
      <w:ins w:id="2288" w:author="Ericsson - Author" w:date="2023-10-24T10:04:00Z">
        <w:r>
          <w:t>NodeMeasurementInitiationResult-List ::= SEQUENCE (SIZE(1..maxFailedMeasPerNode)) OF NodeMeasurementInitiationResult-Item</w:t>
        </w:r>
      </w:ins>
    </w:p>
    <w:p w14:paraId="46B61BE1" w14:textId="77777777" w:rsidR="008D54CC" w:rsidRDefault="008D54CC" w:rsidP="008D54CC">
      <w:pPr>
        <w:pStyle w:val="PL"/>
        <w:rPr>
          <w:ins w:id="2289" w:author="Ericsson - Author" w:date="2023-10-24T10:04:00Z"/>
        </w:rPr>
      </w:pPr>
    </w:p>
    <w:p w14:paraId="535854AA" w14:textId="77777777" w:rsidR="008D54CC" w:rsidRDefault="008D54CC" w:rsidP="008D54CC">
      <w:pPr>
        <w:pStyle w:val="PL"/>
        <w:rPr>
          <w:ins w:id="2290" w:author="Ericsson - Author" w:date="2023-10-24T10:04:00Z"/>
        </w:rPr>
      </w:pPr>
    </w:p>
    <w:p w14:paraId="7EB4D3FF" w14:textId="77777777" w:rsidR="008D54CC" w:rsidRDefault="008D54CC" w:rsidP="008D54CC">
      <w:pPr>
        <w:pStyle w:val="PL"/>
        <w:rPr>
          <w:ins w:id="2291" w:author="Ericsson - Author" w:date="2023-10-24T10:04:00Z"/>
        </w:rPr>
      </w:pPr>
      <w:ins w:id="2292" w:author="Ericsson - Author" w:date="2023-10-24T10:04:00Z">
        <w:r>
          <w:t>NodeMeasurementInitiationResult-Item ::= SEQUENCE {</w:t>
        </w:r>
      </w:ins>
    </w:p>
    <w:p w14:paraId="7A35E075" w14:textId="77777777" w:rsidR="008D54CC" w:rsidRDefault="008D54CC" w:rsidP="008D54CC">
      <w:pPr>
        <w:pStyle w:val="PL"/>
        <w:rPr>
          <w:ins w:id="2293" w:author="Ericsson - Author" w:date="2023-10-24T10:04:00Z"/>
        </w:rPr>
      </w:pPr>
      <w:ins w:id="2294" w:author="Ericsson - Author" w:date="2023-10-24T10:04:00Z">
        <w:r>
          <w:tab/>
          <w:t>measurementFailedReportCharacteristics</w:t>
        </w:r>
        <w:r>
          <w:tab/>
        </w:r>
        <w:r>
          <w:tab/>
        </w:r>
        <w:r>
          <w:tab/>
          <w:t>BIT STRING(SIZE(128)),</w:t>
        </w:r>
      </w:ins>
    </w:p>
    <w:p w14:paraId="7FF0EE66" w14:textId="77777777" w:rsidR="008D54CC" w:rsidRDefault="008D54CC" w:rsidP="008D54CC">
      <w:pPr>
        <w:pStyle w:val="PL"/>
        <w:rPr>
          <w:ins w:id="2295" w:author="Ericsson - Author" w:date="2023-10-24T10:04:00Z"/>
        </w:rPr>
      </w:pPr>
      <w:ins w:id="2296" w:author="Ericsson - Author" w:date="2023-10-24T10:04:00Z">
        <w:r>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2297" w:author="Ericsson - Author" w:date="2023-10-24T10:04:00Z"/>
        </w:rPr>
      </w:pPr>
      <w:ins w:id="2298" w:author="Ericsson - Author" w:date="2023-10-24T10:0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2299" w:author="Ericsson - Author" w:date="2023-10-24T10:04:00Z"/>
        </w:rPr>
      </w:pPr>
      <w:ins w:id="2300" w:author="Ericsson - Author" w:date="2023-10-24T10:04:00Z">
        <w:r>
          <w:tab/>
          <w:t>...</w:t>
        </w:r>
      </w:ins>
    </w:p>
    <w:p w14:paraId="3DCF484F" w14:textId="77777777" w:rsidR="008D54CC" w:rsidRDefault="008D54CC" w:rsidP="008D54CC">
      <w:pPr>
        <w:pStyle w:val="PL"/>
        <w:rPr>
          <w:ins w:id="2301" w:author="Ericsson - Author" w:date="2023-10-24T10:04:00Z"/>
        </w:rPr>
      </w:pPr>
      <w:ins w:id="2302" w:author="Ericsson - Author" w:date="2023-10-24T10:04:00Z">
        <w:r>
          <w:t>}</w:t>
        </w:r>
      </w:ins>
    </w:p>
    <w:p w14:paraId="5415C79B" w14:textId="77777777" w:rsidR="008D54CC" w:rsidRDefault="008D54CC" w:rsidP="008D54CC">
      <w:pPr>
        <w:pStyle w:val="PL"/>
        <w:rPr>
          <w:ins w:id="2303" w:author="Ericsson - Author" w:date="2023-10-24T10:04:00Z"/>
        </w:rPr>
      </w:pPr>
    </w:p>
    <w:p w14:paraId="6E7964C4" w14:textId="4BB5869B" w:rsidR="00B32E26" w:rsidRDefault="008D54CC" w:rsidP="00B32E26">
      <w:pPr>
        <w:pStyle w:val="PL"/>
        <w:rPr>
          <w:ins w:id="2304" w:author="Ericsson - Author" w:date="2023-10-24T10:04:00Z"/>
        </w:rPr>
      </w:pPr>
      <w:ins w:id="2305" w:author="Ericsson - Author" w:date="2023-10-24T10:04:00Z">
        <w:r>
          <w:t>NodeMeasurementInitiationResult-Item-ExtIEs XNAP-PROTOCOL-EXTENSION ::= {</w:t>
        </w:r>
      </w:ins>
    </w:p>
    <w:p w14:paraId="663496F9" w14:textId="77777777" w:rsidR="00643FA3" w:rsidRDefault="00643FA3" w:rsidP="00643FA3">
      <w:pPr>
        <w:pStyle w:val="PL"/>
        <w:rPr>
          <w:ins w:id="2306" w:author="Ericsson - Author" w:date="2023-10-24T10:04:00Z"/>
        </w:rPr>
      </w:pPr>
      <w:ins w:id="2307" w:author="Ericsson - Author" w:date="2023-10-24T10:04:00Z">
        <w:r>
          <w:tab/>
          <w:t>...</w:t>
        </w:r>
      </w:ins>
    </w:p>
    <w:p w14:paraId="0A90B6E9" w14:textId="77777777" w:rsidR="00643FA3" w:rsidRDefault="00643FA3" w:rsidP="00643FA3">
      <w:pPr>
        <w:pStyle w:val="PL"/>
        <w:rPr>
          <w:ins w:id="2308" w:author="Ericsson - Author" w:date="2023-10-24T10:04:00Z"/>
        </w:rPr>
      </w:pPr>
      <w:ins w:id="2309" w:author="Ericsson - Author" w:date="2023-10-24T10:04:00Z">
        <w:r>
          <w:t>}</w:t>
        </w:r>
      </w:ins>
    </w:p>
    <w:bookmarkEnd w:id="2286"/>
    <w:p w14:paraId="60C58986" w14:textId="68FCDC81" w:rsidR="00B32E26" w:rsidRDefault="00B32E26" w:rsidP="00B32E26">
      <w:pPr>
        <w:pStyle w:val="PL"/>
        <w:rPr>
          <w:ins w:id="2310" w:author="Ericsson - Author" w:date="2023-10-24T10:04:00Z"/>
        </w:rPr>
      </w:pPr>
    </w:p>
    <w:bookmarkEnd w:id="2287"/>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lastRenderedPageBreak/>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1C067A12" w14:textId="77777777" w:rsidR="00595D2E" w:rsidRDefault="00595D2E" w:rsidP="00595D2E">
      <w:pPr>
        <w:pStyle w:val="PL"/>
        <w:rPr>
          <w:ins w:id="2311" w:author="Ericsson - Author" w:date="2023-10-24T10:04:00Z"/>
          <w:bCs/>
          <w:lang w:eastAsia="zh-CN"/>
        </w:rPr>
      </w:pPr>
      <w:bookmarkStart w:id="2312" w:name="_Hlk148727330"/>
      <w:ins w:id="2313"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3F85BB9D" w14:textId="309E1C55" w:rsidR="00595D2E" w:rsidRDefault="00595D2E" w:rsidP="00595D2E">
      <w:pPr>
        <w:pStyle w:val="PL"/>
        <w:rPr>
          <w:ins w:id="2314" w:author="Ericsson - Author" w:date="2023-10-24T10:04:00Z"/>
          <w:bCs/>
          <w:lang w:eastAsia="zh-CN"/>
        </w:rPr>
      </w:pPr>
      <w:ins w:id="2315"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sidR="007A2767">
          <w:rPr>
            <w:bCs/>
            <w:lang w:eastAsia="zh-CN"/>
          </w:rPr>
          <w:t>o</w:t>
        </w:r>
        <w:r>
          <w:rPr>
            <w:rFonts w:hint="eastAsia"/>
            <w:bCs/>
            <w:lang w:eastAsia="zh-CN"/>
          </w:rPr>
          <w:t>ryCellInfo,</w:t>
        </w:r>
      </w:ins>
    </w:p>
    <w:p w14:paraId="087B3CEC" w14:textId="77777777" w:rsidR="00595D2E" w:rsidRDefault="00595D2E" w:rsidP="00595D2E">
      <w:pPr>
        <w:pStyle w:val="PL"/>
        <w:rPr>
          <w:ins w:id="2316" w:author="Ericsson - Author" w:date="2023-10-24T10:04:00Z"/>
        </w:rPr>
      </w:pPr>
      <w:ins w:id="2317"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7ADCD6C3" w14:textId="77777777" w:rsidR="00595D2E" w:rsidRDefault="00595D2E" w:rsidP="00595D2E">
      <w:pPr>
        <w:pStyle w:val="PL"/>
        <w:rPr>
          <w:ins w:id="2318" w:author="Ericsson - Author" w:date="2023-10-24T10:04:00Z"/>
        </w:rPr>
      </w:pPr>
      <w:ins w:id="2319" w:author="Ericsson - Author" w:date="2023-10-24T10:04:00Z">
        <w:r>
          <w:tab/>
          <w:t>...</w:t>
        </w:r>
      </w:ins>
    </w:p>
    <w:p w14:paraId="0527FD6A" w14:textId="4705F76B" w:rsidR="00595D2E" w:rsidRDefault="00595D2E" w:rsidP="00595D2E">
      <w:pPr>
        <w:pStyle w:val="PL"/>
        <w:rPr>
          <w:ins w:id="2320" w:author="Ericsson - Author" w:date="2023-10-24T10:04:00Z"/>
          <w:bCs/>
        </w:rPr>
      </w:pPr>
      <w:ins w:id="2321" w:author="Ericsson - Author" w:date="2023-10-24T10:04:00Z">
        <w:r>
          <w:t>}</w:t>
        </w:r>
        <w:r>
          <w:rPr>
            <w:bCs/>
          </w:rPr>
          <w:t xml:space="preserve"> </w:t>
        </w:r>
      </w:ins>
    </w:p>
    <w:p w14:paraId="4AF1ADE5" w14:textId="5ABF2E38" w:rsidR="007A2767" w:rsidRDefault="007A2767" w:rsidP="00595D2E">
      <w:pPr>
        <w:pStyle w:val="PL"/>
        <w:rPr>
          <w:ins w:id="2322" w:author="Ericsson - Author" w:date="2023-10-24T10:04:00Z"/>
          <w:bCs/>
        </w:rPr>
      </w:pPr>
    </w:p>
    <w:p w14:paraId="1EF69844" w14:textId="77777777" w:rsidR="007A2767" w:rsidRDefault="007A2767" w:rsidP="007A2767">
      <w:pPr>
        <w:pStyle w:val="PL"/>
        <w:rPr>
          <w:ins w:id="2323" w:author="Ericsson - Author" w:date="2023-10-24T10:04:00Z"/>
        </w:rPr>
      </w:pPr>
      <w:ins w:id="2324" w:author="Ericsson - Author" w:date="2023-10-24T10:04:00Z">
        <w:r>
          <w:rPr>
            <w:snapToGrid w:val="0"/>
            <w:lang w:eastAsia="zh-CN"/>
          </w:rPr>
          <w:t>Predicted</w:t>
        </w:r>
        <w:r>
          <w:rPr>
            <w:snapToGrid w:val="0"/>
          </w:rPr>
          <w:t>UETrajectory</w:t>
        </w:r>
        <w:r>
          <w:t>-Item-ExtIEs XNAP-PROTOCOL-EXTENSION ::= {</w:t>
        </w:r>
      </w:ins>
    </w:p>
    <w:p w14:paraId="753C1848" w14:textId="77777777" w:rsidR="007A2767" w:rsidRDefault="007A2767" w:rsidP="007A2767">
      <w:pPr>
        <w:pStyle w:val="PL"/>
        <w:rPr>
          <w:ins w:id="2325" w:author="Ericsson - Author" w:date="2023-10-24T10:04:00Z"/>
        </w:rPr>
      </w:pPr>
      <w:ins w:id="2326" w:author="Ericsson - Author" w:date="2023-10-24T10:04:00Z">
        <w:r>
          <w:tab/>
          <w:t>...</w:t>
        </w:r>
      </w:ins>
    </w:p>
    <w:p w14:paraId="1D7C691C" w14:textId="77777777" w:rsidR="007A2767" w:rsidRDefault="007A2767" w:rsidP="007A2767">
      <w:pPr>
        <w:pStyle w:val="PL"/>
        <w:rPr>
          <w:ins w:id="2327" w:author="Ericsson - Author" w:date="2023-10-24T10:04:00Z"/>
        </w:rPr>
      </w:pPr>
      <w:ins w:id="2328" w:author="Ericsson - Author" w:date="2023-10-24T10:04:00Z">
        <w:r>
          <w:t>}</w:t>
        </w:r>
      </w:ins>
    </w:p>
    <w:p w14:paraId="48D920D4" w14:textId="77777777" w:rsidR="007A2767" w:rsidRDefault="007A2767" w:rsidP="007A2767">
      <w:pPr>
        <w:pStyle w:val="PL"/>
        <w:rPr>
          <w:ins w:id="2329" w:author="Ericsson - Author" w:date="2023-10-24T10:04:00Z"/>
        </w:rPr>
      </w:pPr>
    </w:p>
    <w:p w14:paraId="735D129A" w14:textId="77777777" w:rsidR="007A2767" w:rsidRDefault="007A2767" w:rsidP="00595D2E">
      <w:pPr>
        <w:pStyle w:val="PL"/>
        <w:rPr>
          <w:ins w:id="2330" w:author="Ericsson - Author" w:date="2023-10-24T10:04:00Z"/>
          <w:bCs/>
        </w:rPr>
      </w:pPr>
    </w:p>
    <w:p w14:paraId="6A3187AC" w14:textId="77777777" w:rsidR="00595D2E" w:rsidRDefault="00595D2E" w:rsidP="00595D2E">
      <w:pPr>
        <w:pStyle w:val="PL"/>
        <w:rPr>
          <w:ins w:id="2331" w:author="Ericsson - Author" w:date="2023-10-24T10:04:00Z"/>
        </w:rPr>
      </w:pPr>
      <w:ins w:id="2332" w:author="Ericsson - Author" w:date="2023-10-24T10:04:00Z">
        <w:r>
          <w:t>PredictedTrajectoryCellInfo::= CHOICE {</w:t>
        </w:r>
      </w:ins>
    </w:p>
    <w:p w14:paraId="092ECC38" w14:textId="77777777" w:rsidR="00595D2E" w:rsidRDefault="00595D2E" w:rsidP="00595D2E">
      <w:pPr>
        <w:pStyle w:val="PL"/>
        <w:rPr>
          <w:ins w:id="2333" w:author="Ericsson - Author" w:date="2023-10-24T10:04:00Z"/>
        </w:rPr>
      </w:pPr>
      <w:ins w:id="2334" w:author="Ericsson - Author" w:date="2023-10-24T10:04:00Z">
        <w:r>
          <w:tab/>
          <w:t>nG-RAN-Cell-Predicted</w:t>
        </w:r>
        <w:r>
          <w:tab/>
        </w:r>
        <w:r>
          <w:tab/>
        </w:r>
        <w:r>
          <w:tab/>
          <w:t>PredictedTrajectoryNGRANCellInfo,</w:t>
        </w:r>
      </w:ins>
    </w:p>
    <w:p w14:paraId="635D480C" w14:textId="0A9BFD9D" w:rsidR="00595D2E" w:rsidRDefault="00595D2E" w:rsidP="00595D2E">
      <w:pPr>
        <w:pStyle w:val="PL"/>
        <w:rPr>
          <w:ins w:id="2335" w:author="Ericsson - Author" w:date="2023-10-24T10:04:00Z"/>
        </w:rPr>
      </w:pPr>
      <w:ins w:id="2336" w:author="Ericsson - Author" w:date="2023-10-24T10:04:00Z">
        <w:r>
          <w:tab/>
          <w:t>choice-extension</w:t>
        </w:r>
        <w:r>
          <w:tab/>
        </w:r>
        <w:r>
          <w:tab/>
        </w:r>
        <w:r>
          <w:tab/>
        </w:r>
        <w:r>
          <w:tab/>
          <w:t>ProtocolIE-Single-Container { { PredictedTrajectoryCellInfo-ExtIEs} }</w:t>
        </w:r>
      </w:ins>
    </w:p>
    <w:p w14:paraId="0CA1EE0C" w14:textId="77777777" w:rsidR="00595D2E" w:rsidRDefault="00595D2E" w:rsidP="00595D2E">
      <w:pPr>
        <w:pStyle w:val="PL"/>
        <w:rPr>
          <w:ins w:id="2337" w:author="Ericsson - Author" w:date="2023-10-24T10:04:00Z"/>
        </w:rPr>
      </w:pPr>
      <w:ins w:id="2338" w:author="Ericsson - Author" w:date="2023-10-24T10:04:00Z">
        <w:r>
          <w:t>}</w:t>
        </w:r>
      </w:ins>
    </w:p>
    <w:p w14:paraId="3B35F53C" w14:textId="77777777" w:rsidR="00595D2E" w:rsidRDefault="00595D2E" w:rsidP="00595D2E">
      <w:pPr>
        <w:pStyle w:val="PL"/>
        <w:rPr>
          <w:ins w:id="2339" w:author="Ericsson - Author" w:date="2023-10-24T10:04:00Z"/>
        </w:rPr>
      </w:pPr>
      <w:ins w:id="2340" w:author="Ericsson - Author" w:date="2023-10-24T10:04:00Z">
        <w:r>
          <w:t xml:space="preserve"> </w:t>
        </w:r>
      </w:ins>
    </w:p>
    <w:p w14:paraId="200DE573" w14:textId="77777777" w:rsidR="00595D2E" w:rsidRDefault="00595D2E" w:rsidP="00595D2E">
      <w:pPr>
        <w:pStyle w:val="PL"/>
        <w:rPr>
          <w:ins w:id="2341" w:author="Ericsson - Author" w:date="2023-10-24T10:04:00Z"/>
        </w:rPr>
      </w:pPr>
      <w:ins w:id="2342" w:author="Ericsson - Author" w:date="2023-10-24T10:04:00Z">
        <w:r>
          <w:t>PredictedTrajectoryCellInfo-ExtIEs XNAP-PROTOCOL-IES ::= {</w:t>
        </w:r>
      </w:ins>
    </w:p>
    <w:p w14:paraId="502840C5" w14:textId="77777777" w:rsidR="00595D2E" w:rsidRDefault="00595D2E" w:rsidP="00595D2E">
      <w:pPr>
        <w:pStyle w:val="PL"/>
        <w:rPr>
          <w:ins w:id="2343" w:author="Ericsson - Author" w:date="2023-10-24T10:04:00Z"/>
        </w:rPr>
      </w:pPr>
      <w:ins w:id="2344" w:author="Ericsson - Author" w:date="2023-10-24T10:04:00Z">
        <w:r>
          <w:tab/>
          <w:t>...</w:t>
        </w:r>
      </w:ins>
    </w:p>
    <w:p w14:paraId="3349B729" w14:textId="77777777" w:rsidR="00595D2E" w:rsidRDefault="00595D2E" w:rsidP="00595D2E">
      <w:pPr>
        <w:pStyle w:val="PL"/>
        <w:rPr>
          <w:ins w:id="2345" w:author="Ericsson - Author" w:date="2023-10-24T10:04:00Z"/>
          <w:lang w:eastAsia="zh-CN"/>
        </w:rPr>
      </w:pPr>
      <w:ins w:id="2346" w:author="Ericsson - Author" w:date="2023-10-24T10:04:00Z">
        <w:r>
          <w:t>}</w:t>
        </w:r>
      </w:ins>
    </w:p>
    <w:p w14:paraId="6BBE3F54" w14:textId="77777777" w:rsidR="00595D2E" w:rsidRDefault="00595D2E" w:rsidP="00C61628">
      <w:pPr>
        <w:pStyle w:val="PL"/>
        <w:rPr>
          <w:ins w:id="2347" w:author="Ericsson - Author" w:date="2023-10-24T10:04:00Z"/>
        </w:rPr>
      </w:pPr>
    </w:p>
    <w:p w14:paraId="012FEC1F" w14:textId="09B123FC" w:rsidR="00C61628" w:rsidRPr="00FD0425" w:rsidRDefault="00C61628" w:rsidP="00C61628">
      <w:pPr>
        <w:pStyle w:val="PL"/>
        <w:rPr>
          <w:ins w:id="2348" w:author="Ericsson - Author" w:date="2023-10-24T10:04:00Z"/>
        </w:rPr>
      </w:pPr>
      <w:ins w:id="2349" w:author="Ericsson - Author" w:date="2023-10-24T10:0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2350" w:author="Ericsson - Author" w:date="2023-10-24T10:04:00Z"/>
        </w:rPr>
      </w:pPr>
      <w:ins w:id="2351"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2352" w:author="Ericsson - Author" w:date="2023-10-24T10:04:00Z"/>
        </w:rPr>
      </w:pPr>
      <w:ins w:id="2353" w:author="Ericsson - Author" w:date="2023-10-24T10:04:00Z">
        <w:r>
          <w:tab/>
          <w:t>predictedTimeUEStaysInCell</w:t>
        </w:r>
        <w:r>
          <w:tab/>
        </w:r>
        <w:r>
          <w:tab/>
          <w:t xml:space="preserve">INTEGER (0..4095) </w:t>
        </w:r>
        <w:r>
          <w:tab/>
          <w:t>OPTIONAL,</w:t>
        </w:r>
      </w:ins>
    </w:p>
    <w:p w14:paraId="37BAF31C" w14:textId="77777777" w:rsidR="00C61628" w:rsidRPr="00FD0425" w:rsidRDefault="00C61628" w:rsidP="00C61628">
      <w:pPr>
        <w:pStyle w:val="PL"/>
        <w:rPr>
          <w:ins w:id="2354" w:author="Ericsson - Author" w:date="2023-10-24T10:04:00Z"/>
          <w:snapToGrid w:val="0"/>
        </w:rPr>
      </w:pPr>
      <w:ins w:id="2355"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2356" w:author="Ericsson - Author" w:date="2023-10-24T10:04:00Z"/>
          <w:snapToGrid w:val="0"/>
        </w:rPr>
      </w:pPr>
      <w:ins w:id="2357" w:author="Ericsson - Author" w:date="2023-10-24T10:04:00Z">
        <w:r w:rsidRPr="00FD0425">
          <w:rPr>
            <w:snapToGrid w:val="0"/>
          </w:rPr>
          <w:tab/>
          <w:t>...</w:t>
        </w:r>
      </w:ins>
    </w:p>
    <w:p w14:paraId="0B929323" w14:textId="77777777" w:rsidR="00C61628" w:rsidRPr="00FD0425" w:rsidRDefault="00C61628" w:rsidP="00C61628">
      <w:pPr>
        <w:pStyle w:val="PL"/>
        <w:rPr>
          <w:ins w:id="2358" w:author="Ericsson - Author" w:date="2023-10-24T10:04:00Z"/>
          <w:snapToGrid w:val="0"/>
        </w:rPr>
      </w:pPr>
      <w:ins w:id="2359" w:author="Ericsson - Author" w:date="2023-10-24T10:04:00Z">
        <w:r w:rsidRPr="00FD0425">
          <w:rPr>
            <w:snapToGrid w:val="0"/>
          </w:rPr>
          <w:t>}</w:t>
        </w:r>
      </w:ins>
    </w:p>
    <w:p w14:paraId="11235D77" w14:textId="77777777" w:rsidR="00C61628" w:rsidRPr="00FD0425" w:rsidRDefault="00C61628" w:rsidP="00C61628">
      <w:pPr>
        <w:pStyle w:val="PL"/>
        <w:rPr>
          <w:ins w:id="2360" w:author="Ericsson - Author" w:date="2023-10-24T10:04:00Z"/>
          <w:snapToGrid w:val="0"/>
        </w:rPr>
      </w:pPr>
    </w:p>
    <w:p w14:paraId="14C5571B" w14:textId="77777777" w:rsidR="00C61628" w:rsidRPr="00FD0425" w:rsidRDefault="00C61628" w:rsidP="00C61628">
      <w:pPr>
        <w:pStyle w:val="PL"/>
        <w:rPr>
          <w:ins w:id="2361" w:author="Ericsson - Author" w:date="2023-10-24T10:04:00Z"/>
          <w:snapToGrid w:val="0"/>
        </w:rPr>
      </w:pPr>
      <w:ins w:id="2362" w:author="Ericsson - Author" w:date="2023-10-24T10:0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2363" w:author="Ericsson - Author" w:date="2023-10-24T10:04:00Z"/>
          <w:snapToGrid w:val="0"/>
        </w:rPr>
      </w:pPr>
      <w:ins w:id="2364" w:author="Ericsson - Author" w:date="2023-10-24T10:04:00Z">
        <w:r w:rsidRPr="00FD0425">
          <w:rPr>
            <w:snapToGrid w:val="0"/>
          </w:rPr>
          <w:tab/>
          <w:t>...</w:t>
        </w:r>
      </w:ins>
    </w:p>
    <w:p w14:paraId="54ED1D1D" w14:textId="77777777" w:rsidR="00C61628" w:rsidRPr="00FD0425" w:rsidRDefault="00C61628" w:rsidP="00C61628">
      <w:pPr>
        <w:pStyle w:val="PL"/>
        <w:rPr>
          <w:ins w:id="2365" w:author="Ericsson - Author" w:date="2023-10-24T10:04:00Z"/>
          <w:snapToGrid w:val="0"/>
        </w:rPr>
      </w:pPr>
      <w:ins w:id="2366" w:author="Ericsson - Author" w:date="2023-10-24T10:04:00Z">
        <w:r w:rsidRPr="00FD0425">
          <w:rPr>
            <w:snapToGrid w:val="0"/>
          </w:rPr>
          <w:t>}</w:t>
        </w:r>
      </w:ins>
    </w:p>
    <w:bookmarkEnd w:id="2312"/>
    <w:p w14:paraId="0DDB607E" w14:textId="635E1701" w:rsidR="00C61628" w:rsidRDefault="00C61628" w:rsidP="00805F8B">
      <w:pPr>
        <w:pStyle w:val="PL"/>
        <w:rPr>
          <w:ins w:id="2367" w:author="Ericsson - Author" w:date="2023-10-24T10:04:00Z"/>
        </w:rPr>
      </w:pPr>
    </w:p>
    <w:p w14:paraId="2BA5737B" w14:textId="77777777" w:rsidR="00C61628" w:rsidRDefault="00C61628" w:rsidP="00805F8B">
      <w:pPr>
        <w:pStyle w:val="PL"/>
        <w:rPr>
          <w:ins w:id="2368" w:author="Ericsson - Author" w:date="2023-10-24T10:04:00Z"/>
        </w:rPr>
      </w:pPr>
    </w:p>
    <w:p w14:paraId="3BA29703" w14:textId="77777777" w:rsidR="00BE740C" w:rsidRDefault="00BE740C" w:rsidP="00805F8B">
      <w:pPr>
        <w:pStyle w:val="PL"/>
      </w:pPr>
    </w:p>
    <w:p w14:paraId="52BFC850" w14:textId="77777777" w:rsidR="00BE740C" w:rsidRDefault="00BE740C"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2369" w:name="_Toc20955410"/>
      <w:bookmarkStart w:id="2370" w:name="_Toc29991618"/>
      <w:bookmarkStart w:id="2371" w:name="_Toc36556021"/>
      <w:bookmarkStart w:id="2372" w:name="_Toc44497806"/>
      <w:bookmarkStart w:id="2373" w:name="_Toc45108193"/>
      <w:bookmarkStart w:id="2374" w:name="_Toc45901813"/>
      <w:bookmarkStart w:id="2375" w:name="_Toc51850894"/>
      <w:bookmarkStart w:id="2376" w:name="_Toc56693898"/>
      <w:bookmarkStart w:id="2377" w:name="_Toc64447442"/>
      <w:bookmarkStart w:id="2378" w:name="_Toc66286936"/>
      <w:bookmarkStart w:id="2379" w:name="_Toc74151634"/>
      <w:bookmarkStart w:id="2380" w:name="_Toc88654108"/>
      <w:bookmarkStart w:id="2381" w:name="_Toc97904464"/>
      <w:bookmarkStart w:id="2382" w:name="_Toc98868602"/>
      <w:bookmarkStart w:id="2383" w:name="_Toc105174888"/>
      <w:bookmarkStart w:id="2384"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lastRenderedPageBreak/>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2385" w:author="Ericsson - Author" w:date="2023-10-24T10:04:00Z"/>
          <w:snapToGrid w:val="0"/>
        </w:rPr>
      </w:pPr>
    </w:p>
    <w:p w14:paraId="54BD7E11" w14:textId="1A0BC619" w:rsidR="007E47F3" w:rsidRPr="007E47F3" w:rsidRDefault="007E47F3" w:rsidP="007E47F3">
      <w:pPr>
        <w:pStyle w:val="PL"/>
        <w:rPr>
          <w:ins w:id="2386" w:author="Ericsson - Author" w:date="2023-10-24T10:04:00Z"/>
          <w:snapToGrid w:val="0"/>
        </w:rPr>
      </w:pPr>
      <w:bookmarkStart w:id="2387" w:name="_Hlk148727320"/>
      <w:ins w:id="2388"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2387"/>
    <w:p w14:paraId="23083AD6" w14:textId="77777777" w:rsidR="007E47F3" w:rsidRPr="007E47F3" w:rsidRDefault="007E47F3" w:rsidP="007E47F3">
      <w:pPr>
        <w:pStyle w:val="PL"/>
        <w:rPr>
          <w:ins w:id="2389" w:author="Ericsson - Author" w:date="2023-10-24T10:0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pPr>
        <w:pStyle w:val="PL"/>
        <w:pPrChange w:id="2390" w:author="Ericsson - Author" w:date="2023-10-24T10:04:00Z">
          <w:pPr/>
        </w:pPrChange>
      </w:pPr>
    </w:p>
    <w:p w14:paraId="57F7B03C" w14:textId="10000A72" w:rsidR="001B68FA" w:rsidRPr="007E47F3" w:rsidRDefault="004832EE" w:rsidP="001B68FA">
      <w:pPr>
        <w:pStyle w:val="PL"/>
        <w:rPr>
          <w:ins w:id="2391" w:author="Ericsson - Author" w:date="2023-10-24T10:04:00Z"/>
          <w:snapToGrid w:val="0"/>
        </w:rPr>
      </w:pPr>
      <w:bookmarkStart w:id="2392" w:name="_Hlk148727295"/>
      <w:ins w:id="2393" w:author="Ericsson - Author" w:date="2023-10-24T10:04:00Z">
        <w:r w:rsidRPr="004832EE">
          <w:rPr>
            <w:snapToGrid w:val="0"/>
          </w:rPr>
          <w:t>UEAssociatedInfoResult</w:t>
        </w:r>
        <w:r w:rsidR="00A77DDC">
          <w:rPr>
            <w:snapToGrid w:val="0"/>
          </w:rPr>
          <w:t>-List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D6495">
      <w:pPr>
        <w:pStyle w:val="PL"/>
        <w:rPr>
          <w:ins w:id="2394" w:author="Ericsson - Author" w:date="2023-10-24T10:04:00Z"/>
        </w:rPr>
      </w:pPr>
    </w:p>
    <w:p w14:paraId="66E5D696" w14:textId="44309982" w:rsidR="004832EE" w:rsidRDefault="004832EE" w:rsidP="004832EE">
      <w:pPr>
        <w:pStyle w:val="PL"/>
        <w:rPr>
          <w:ins w:id="2395" w:author="Ericsson - Author" w:date="2023-10-24T10:04:00Z"/>
        </w:rPr>
      </w:pPr>
      <w:ins w:id="2396" w:author="Ericsson - Author" w:date="2023-10-24T10:04:00Z">
        <w:r w:rsidRPr="004832EE">
          <w:rPr>
            <w:snapToGrid w:val="0"/>
          </w:rPr>
          <w:t>UEAssociatedInfoResult</w:t>
        </w:r>
        <w:r>
          <w:t>-Item ::= SEQUENCE {</w:t>
        </w:r>
      </w:ins>
    </w:p>
    <w:p w14:paraId="1A663420" w14:textId="7B8C3539" w:rsidR="004832EE" w:rsidRDefault="004832EE" w:rsidP="004832EE">
      <w:pPr>
        <w:pStyle w:val="PL"/>
        <w:rPr>
          <w:ins w:id="2397" w:author="Ericsson - Author" w:date="2023-10-24T10:04:00Z"/>
        </w:rPr>
      </w:pPr>
      <w:ins w:id="2398" w:author="Ericsson - Author" w:date="2023-10-24T10:04:00Z">
        <w:r>
          <w:tab/>
          <w:t>uEPerformance</w:t>
        </w:r>
        <w:r>
          <w:tab/>
        </w:r>
        <w:r>
          <w:tab/>
        </w:r>
        <w:r>
          <w:tab/>
        </w:r>
        <w:r>
          <w:tab/>
        </w:r>
        <w:r>
          <w:tab/>
        </w:r>
        <w:r>
          <w:tab/>
        </w:r>
        <w:r>
          <w:tab/>
        </w:r>
        <w:r>
          <w:tab/>
          <w:t>UEPerformance,</w:t>
        </w:r>
      </w:ins>
    </w:p>
    <w:p w14:paraId="5DEA7E39" w14:textId="1A83FA9E" w:rsidR="004832EE" w:rsidRDefault="004832EE" w:rsidP="004832EE">
      <w:pPr>
        <w:pStyle w:val="PL"/>
        <w:rPr>
          <w:ins w:id="2399" w:author="Ericsson - Author" w:date="2023-10-24T10:04:00Z"/>
        </w:rPr>
      </w:pPr>
      <w:ins w:id="2400" w:author="Ericsson - Author" w:date="2023-10-24T10:04:00Z">
        <w:r>
          <w:tab/>
        </w:r>
        <w:r w:rsidR="00BD1B3B">
          <w:t>measuredU</w:t>
        </w:r>
        <w:r>
          <w:t>ETrajectory</w:t>
        </w:r>
        <w:r>
          <w:tab/>
        </w:r>
        <w:r>
          <w:tab/>
        </w:r>
        <w:r>
          <w:tab/>
        </w:r>
        <w:r>
          <w:tab/>
        </w:r>
        <w:r>
          <w:tab/>
        </w:r>
        <w:r>
          <w:tab/>
        </w:r>
        <w:r w:rsidR="00BD1B3B">
          <w:t>Measured</w:t>
        </w:r>
        <w:r>
          <w:t>UETrajectory,</w:t>
        </w:r>
      </w:ins>
    </w:p>
    <w:p w14:paraId="07F93F4E" w14:textId="74747D51" w:rsidR="004832EE" w:rsidRDefault="004832EE" w:rsidP="004832EE">
      <w:pPr>
        <w:pStyle w:val="PL"/>
        <w:rPr>
          <w:ins w:id="2401" w:author="Ericsson - Author" w:date="2023-10-24T10:04:00Z"/>
        </w:rPr>
      </w:pPr>
      <w:ins w:id="2402"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2403" w:author="Ericsson - Author" w:date="2023-10-24T10:04:00Z"/>
        </w:rPr>
      </w:pPr>
      <w:ins w:id="2404" w:author="Ericsson - Author" w:date="2023-10-24T10:04:00Z">
        <w:r>
          <w:tab/>
          <w:t>...</w:t>
        </w:r>
      </w:ins>
    </w:p>
    <w:p w14:paraId="5984E482" w14:textId="77777777" w:rsidR="004832EE" w:rsidRDefault="004832EE" w:rsidP="004832EE">
      <w:pPr>
        <w:pStyle w:val="PL"/>
        <w:rPr>
          <w:ins w:id="2405" w:author="Ericsson - Author" w:date="2023-10-24T10:04:00Z"/>
        </w:rPr>
      </w:pPr>
      <w:ins w:id="2406" w:author="Ericsson - Author" w:date="2023-10-24T10:04:00Z">
        <w:r>
          <w:t>}</w:t>
        </w:r>
      </w:ins>
    </w:p>
    <w:p w14:paraId="5A3F38A6" w14:textId="77777777" w:rsidR="004832EE" w:rsidRDefault="004832EE" w:rsidP="004832EE">
      <w:pPr>
        <w:pStyle w:val="PL"/>
        <w:rPr>
          <w:ins w:id="2407" w:author="Ericsson - Author" w:date="2023-10-24T10:04:00Z"/>
        </w:rPr>
      </w:pPr>
    </w:p>
    <w:p w14:paraId="466D27F3" w14:textId="236638A1" w:rsidR="004832EE" w:rsidRDefault="004832EE" w:rsidP="004832EE">
      <w:pPr>
        <w:pStyle w:val="PL"/>
        <w:rPr>
          <w:ins w:id="2408" w:author="Ericsson - Author" w:date="2023-10-24T10:04:00Z"/>
        </w:rPr>
      </w:pPr>
      <w:ins w:id="2409" w:author="Ericsson - Author" w:date="2023-10-24T10:04:00Z">
        <w:r w:rsidRPr="004832EE">
          <w:rPr>
            <w:snapToGrid w:val="0"/>
          </w:rPr>
          <w:t>UEAssociatedInfoResult</w:t>
        </w:r>
        <w:r>
          <w:t>-Item-ExtIEs XNAP-PROTOCOL-EXTENSION ::= {</w:t>
        </w:r>
      </w:ins>
    </w:p>
    <w:p w14:paraId="64A2617A" w14:textId="77777777" w:rsidR="004832EE" w:rsidRDefault="004832EE" w:rsidP="004832EE">
      <w:pPr>
        <w:pStyle w:val="PL"/>
        <w:rPr>
          <w:ins w:id="2410" w:author="Ericsson - Author" w:date="2023-10-24T10:04:00Z"/>
        </w:rPr>
      </w:pPr>
      <w:ins w:id="2411" w:author="Ericsson - Author" w:date="2023-10-24T10:04:00Z">
        <w:r>
          <w:tab/>
          <w:t>...</w:t>
        </w:r>
      </w:ins>
    </w:p>
    <w:p w14:paraId="44827B1C" w14:textId="77777777" w:rsidR="004832EE" w:rsidRDefault="004832EE" w:rsidP="004832EE">
      <w:pPr>
        <w:pStyle w:val="PL"/>
        <w:rPr>
          <w:ins w:id="2412" w:author="Ericsson - Author" w:date="2023-10-24T10:04:00Z"/>
        </w:rPr>
      </w:pPr>
      <w:ins w:id="2413" w:author="Ericsson - Author" w:date="2023-10-24T10:04:00Z">
        <w:r>
          <w:t>}</w:t>
        </w:r>
      </w:ins>
    </w:p>
    <w:p w14:paraId="452BF90B" w14:textId="385A5E40" w:rsidR="004832EE" w:rsidRDefault="004832EE" w:rsidP="0086019B">
      <w:pPr>
        <w:pStyle w:val="PL"/>
        <w:rPr>
          <w:ins w:id="2414" w:author="Ericsson - Author" w:date="2023-10-24T10:04:00Z"/>
        </w:rPr>
      </w:pPr>
    </w:p>
    <w:p w14:paraId="033A96B0" w14:textId="40CE2923" w:rsidR="004832EE" w:rsidRDefault="004832EE" w:rsidP="004832EE">
      <w:pPr>
        <w:pStyle w:val="PL"/>
        <w:rPr>
          <w:ins w:id="2415" w:author="Ericsson - Author" w:date="2023-10-24T10:04:00Z"/>
        </w:rPr>
      </w:pPr>
      <w:ins w:id="2416" w:author="Ericsson - Author" w:date="2023-10-24T10:04:00Z">
        <w:r>
          <w:t>UEPerformance ::= SEQUENCE {</w:t>
        </w:r>
      </w:ins>
    </w:p>
    <w:p w14:paraId="79B39695" w14:textId="6CF91B4B" w:rsidR="004832EE" w:rsidRDefault="004832EE" w:rsidP="004832EE">
      <w:pPr>
        <w:pStyle w:val="PL"/>
        <w:rPr>
          <w:ins w:id="2417" w:author="Ericsson - Author" w:date="2023-10-24T10:04:00Z"/>
        </w:rPr>
      </w:pPr>
      <w:ins w:id="2418" w:author="Ericsson - Author" w:date="2023-10-24T10:0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2419" w:author="Ericsson - Author" w:date="2023-10-24T10:04:00Z"/>
        </w:rPr>
      </w:pPr>
      <w:ins w:id="2420" w:author="Ericsson - Author" w:date="2023-10-24T10:04:00Z">
        <w:r>
          <w:tab/>
        </w:r>
        <w:r w:rsidR="00CF387F">
          <w:t>u</w:t>
        </w:r>
        <w:r>
          <w:t>L-UE-AverageThroughput</w:t>
        </w:r>
        <w:r>
          <w:tab/>
        </w:r>
        <w:r>
          <w:tab/>
        </w:r>
        <w:r>
          <w:tab/>
        </w:r>
        <w:r>
          <w:tab/>
        </w:r>
        <w:r>
          <w:tab/>
        </w:r>
        <w:r>
          <w:tab/>
        </w:r>
        <w:r w:rsidRPr="004832EE">
          <w:t>BitRate</w:t>
        </w:r>
        <w:r>
          <w:t>,</w:t>
        </w:r>
      </w:ins>
    </w:p>
    <w:p w14:paraId="76234E80" w14:textId="2E8DCD4C" w:rsidR="004832EE" w:rsidRDefault="004832EE" w:rsidP="004832EE">
      <w:pPr>
        <w:pStyle w:val="PL"/>
        <w:rPr>
          <w:ins w:id="2421" w:author="Ericsson - Author" w:date="2023-10-24T10:04:00Z"/>
        </w:rPr>
      </w:pPr>
      <w:ins w:id="2422" w:author="Ericsson - Author" w:date="2023-10-24T10:04:00Z">
        <w:r>
          <w:tab/>
        </w:r>
        <w:r w:rsidR="00DB267F">
          <w:t>u</w:t>
        </w:r>
        <w:r>
          <w:t>E-AveragePacket</w:t>
        </w:r>
        <w:r w:rsidR="008D7971">
          <w:t>Delay</w:t>
        </w:r>
        <w:r>
          <w:tab/>
        </w:r>
        <w:r>
          <w:tab/>
        </w:r>
        <w:r>
          <w:tab/>
        </w:r>
        <w:r>
          <w:tab/>
        </w:r>
        <w:r>
          <w:tab/>
        </w:r>
        <w:r>
          <w:tab/>
          <w:t>FFS,</w:t>
        </w:r>
      </w:ins>
    </w:p>
    <w:p w14:paraId="1CBBB99F" w14:textId="37723FD9" w:rsidR="004832EE" w:rsidRDefault="004832EE" w:rsidP="004832EE">
      <w:pPr>
        <w:pStyle w:val="PL"/>
        <w:rPr>
          <w:ins w:id="2423" w:author="Ericsson - Author" w:date="2023-10-24T10:04:00Z"/>
        </w:rPr>
      </w:pPr>
      <w:ins w:id="2424" w:author="Ericsson - Author" w:date="2023-10-24T10:04:00Z">
        <w:r>
          <w:tab/>
        </w:r>
        <w:r w:rsidR="008D7971">
          <w:t>u</w:t>
        </w:r>
        <w:r>
          <w:t>E-AveragePacketLoss</w:t>
        </w:r>
        <w:r>
          <w:tab/>
        </w:r>
        <w:r>
          <w:tab/>
        </w:r>
        <w:r>
          <w:tab/>
        </w:r>
        <w:r>
          <w:tab/>
        </w:r>
        <w:r>
          <w:tab/>
        </w:r>
        <w:r>
          <w:tab/>
        </w:r>
        <w:r w:rsidR="001B3874">
          <w:t>PacketLossRate</w:t>
        </w:r>
        <w:r>
          <w:t>,</w:t>
        </w:r>
      </w:ins>
    </w:p>
    <w:p w14:paraId="3F3D9C8F" w14:textId="6778BAF4" w:rsidR="004832EE" w:rsidRDefault="004832EE" w:rsidP="004832EE">
      <w:pPr>
        <w:pStyle w:val="PL"/>
        <w:rPr>
          <w:ins w:id="2425" w:author="Ericsson - Author" w:date="2023-10-24T10:04:00Z"/>
        </w:rPr>
      </w:pPr>
      <w:ins w:id="2426" w:author="Ericsson - Author" w:date="2023-10-24T10:0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2427" w:author="Ericsson - Author" w:date="2023-10-24T10:04:00Z"/>
        </w:rPr>
      </w:pPr>
      <w:ins w:id="2428" w:author="Ericsson - Author" w:date="2023-10-24T10:04:00Z">
        <w:r>
          <w:tab/>
          <w:t>...</w:t>
        </w:r>
      </w:ins>
    </w:p>
    <w:p w14:paraId="157D9501" w14:textId="77777777" w:rsidR="004832EE" w:rsidRDefault="004832EE" w:rsidP="004832EE">
      <w:pPr>
        <w:pStyle w:val="PL"/>
        <w:rPr>
          <w:ins w:id="2429" w:author="Ericsson - Author" w:date="2023-10-24T10:04:00Z"/>
        </w:rPr>
      </w:pPr>
      <w:ins w:id="2430" w:author="Ericsson - Author" w:date="2023-10-24T10:04:00Z">
        <w:r>
          <w:t>}</w:t>
        </w:r>
      </w:ins>
    </w:p>
    <w:p w14:paraId="0DCA0CD3" w14:textId="77777777" w:rsidR="004832EE" w:rsidRDefault="004832EE" w:rsidP="004832EE">
      <w:pPr>
        <w:pStyle w:val="PL"/>
        <w:rPr>
          <w:ins w:id="2431" w:author="Ericsson - Author" w:date="2023-10-24T10:04:00Z"/>
        </w:rPr>
      </w:pPr>
    </w:p>
    <w:p w14:paraId="1B5ABCBE" w14:textId="6CCE5CF0" w:rsidR="004832EE" w:rsidRDefault="004832EE" w:rsidP="004832EE">
      <w:pPr>
        <w:pStyle w:val="PL"/>
        <w:rPr>
          <w:ins w:id="2432" w:author="Ericsson - Author" w:date="2023-10-24T10:04:00Z"/>
        </w:rPr>
      </w:pPr>
      <w:ins w:id="2433" w:author="Ericsson - Author" w:date="2023-10-24T10:04:00Z">
        <w:r>
          <w:t>UEPerformance-ExtIEs XNAP-PROTOCOL-EXTENSION ::= {</w:t>
        </w:r>
      </w:ins>
    </w:p>
    <w:p w14:paraId="03078072" w14:textId="77777777" w:rsidR="004832EE" w:rsidRDefault="004832EE" w:rsidP="004832EE">
      <w:pPr>
        <w:pStyle w:val="PL"/>
        <w:rPr>
          <w:ins w:id="2434" w:author="Ericsson - Author" w:date="2023-10-24T10:04:00Z"/>
        </w:rPr>
      </w:pPr>
      <w:ins w:id="2435" w:author="Ericsson - Author" w:date="2023-10-24T10:04:00Z">
        <w:r>
          <w:tab/>
          <w:t>...</w:t>
        </w:r>
      </w:ins>
    </w:p>
    <w:p w14:paraId="51D74A76" w14:textId="77777777" w:rsidR="004832EE" w:rsidRDefault="004832EE" w:rsidP="004832EE">
      <w:pPr>
        <w:pStyle w:val="PL"/>
        <w:rPr>
          <w:ins w:id="2436" w:author="Ericsson - Author" w:date="2023-10-24T10:04:00Z"/>
        </w:rPr>
      </w:pPr>
      <w:ins w:id="2437" w:author="Ericsson - Author" w:date="2023-10-24T10:04:00Z">
        <w:r>
          <w:t>}</w:t>
        </w:r>
      </w:ins>
    </w:p>
    <w:p w14:paraId="23A24DFF" w14:textId="77777777" w:rsidR="00A473EA" w:rsidRDefault="00A473EA" w:rsidP="004832EE">
      <w:pPr>
        <w:pStyle w:val="PL"/>
        <w:rPr>
          <w:ins w:id="2438" w:author="Ericsson - Author" w:date="2023-10-24T10:04:00Z"/>
        </w:rPr>
      </w:pPr>
    </w:p>
    <w:p w14:paraId="50332E41" w14:textId="77777777" w:rsidR="00A473EA" w:rsidRDefault="00A473EA" w:rsidP="001D6495">
      <w:pPr>
        <w:pStyle w:val="PL"/>
        <w:rPr>
          <w:ins w:id="2439" w:author="Ericsson - Author" w:date="2023-10-24T10:04:00Z"/>
        </w:rPr>
      </w:pPr>
      <w:ins w:id="2440" w:author="Ericsson - Author" w:date="2023-10-24T10:04:00Z">
        <w:r>
          <w:t>UEPerformanceConfiguration ::= SEQUENCE {</w:t>
        </w:r>
      </w:ins>
    </w:p>
    <w:p w14:paraId="568241C3" w14:textId="578EA85C" w:rsidR="00A473EA" w:rsidRDefault="00A473EA" w:rsidP="001D6495">
      <w:pPr>
        <w:pStyle w:val="PL"/>
        <w:rPr>
          <w:ins w:id="2441" w:author="Ericsson - Author" w:date="2023-10-24T10:04:00Z"/>
        </w:rPr>
      </w:pPr>
      <w:ins w:id="2442" w:author="Ericsson - Author" w:date="2023-10-24T10:04:00Z">
        <w:r>
          <w:tab/>
          <w:t>measurementCollectionDuration</w:t>
        </w:r>
        <w:r>
          <w:tab/>
        </w:r>
        <w:r>
          <w:tab/>
        </w:r>
        <w:r>
          <w:tab/>
        </w:r>
        <w:r>
          <w:tab/>
        </w:r>
      </w:ins>
      <w:ins w:id="2443" w:author="CATT" w:date="2023-10-27T16:47:00Z">
        <w:r w:rsidR="002A15B8" w:rsidRPr="001D6495">
          <w:rPr>
            <w:snapToGrid w:val="0"/>
            <w:lang w:val="en-US"/>
          </w:rPr>
          <w:t>INTEGER (</w:t>
        </w:r>
        <w:r w:rsidR="002A15B8">
          <w:rPr>
            <w:snapToGrid w:val="0"/>
            <w:lang w:val="en-US"/>
          </w:rPr>
          <w:t>1</w:t>
        </w:r>
        <w:r w:rsidR="002A15B8" w:rsidRPr="001D6495">
          <w:rPr>
            <w:snapToGrid w:val="0"/>
            <w:lang w:val="en-US"/>
          </w:rPr>
          <w:t>..</w:t>
        </w:r>
        <w:r w:rsidR="002A15B8">
          <w:rPr>
            <w:snapToGrid w:val="0"/>
            <w:lang w:val="en-US"/>
          </w:rPr>
          <w:t>4095</w:t>
        </w:r>
        <w:r w:rsidR="002A15B8" w:rsidRPr="001D6495">
          <w:rPr>
            <w:snapToGrid w:val="0"/>
            <w:lang w:val="en-US"/>
          </w:rPr>
          <w:t>)</w:t>
        </w:r>
        <w:r w:rsidR="002A15B8" w:rsidRPr="001D6495">
          <w:rPr>
            <w:snapToGrid w:val="0"/>
            <w:lang w:val="en-US"/>
          </w:rPr>
          <w:tab/>
        </w:r>
        <w:r w:rsidR="002A15B8" w:rsidRPr="001D6495">
          <w:rPr>
            <w:snapToGrid w:val="0"/>
            <w:lang w:val="en-US"/>
          </w:rPr>
          <w:tab/>
        </w:r>
        <w:r w:rsidR="002A15B8" w:rsidRPr="001D6495">
          <w:rPr>
            <w:snapToGrid w:val="0"/>
            <w:lang w:val="en-US"/>
          </w:rPr>
          <w:tab/>
        </w:r>
        <w:r w:rsidR="002A15B8" w:rsidRPr="001D6495">
          <w:rPr>
            <w:snapToGrid w:val="0"/>
            <w:lang w:val="en-US"/>
          </w:rPr>
          <w:tab/>
        </w:r>
        <w:r w:rsidR="002A15B8" w:rsidRPr="001D6495">
          <w:rPr>
            <w:snapToGrid w:val="0"/>
            <w:lang w:val="en-US"/>
          </w:rPr>
          <w:tab/>
        </w:r>
        <w:r w:rsidR="002A15B8" w:rsidRPr="001D6495">
          <w:rPr>
            <w:snapToGrid w:val="0"/>
            <w:lang w:val="en-US"/>
          </w:rPr>
          <w:tab/>
        </w:r>
        <w:r w:rsidR="002A15B8" w:rsidRPr="001D6495">
          <w:rPr>
            <w:snapToGrid w:val="0"/>
            <w:lang w:val="en-US"/>
          </w:rPr>
          <w:tab/>
          <w:t>OPTIONAL</w:t>
        </w:r>
        <w:r w:rsidR="002A15B8" w:rsidRPr="00EA706A">
          <w:rPr>
            <w:snapToGrid w:val="0"/>
          </w:rPr>
          <w:t>,</w:t>
        </w:r>
      </w:ins>
      <w:ins w:id="2444" w:author="Ericsson - Author" w:date="2023-10-24T10:04:00Z">
        <w:del w:id="2445" w:author="CATT" w:date="2023-10-27T16:47:00Z">
          <w:r w:rsidDel="002A15B8">
            <w:rPr>
              <w:highlight w:val="yellow"/>
            </w:rPr>
            <w:delText>FFS</w:delText>
          </w:r>
        </w:del>
        <w:r>
          <w:t>,</w:t>
        </w:r>
      </w:ins>
    </w:p>
    <w:p w14:paraId="5E21C0FC" w14:textId="77777777" w:rsidR="00A473EA" w:rsidRPr="00E46CE7" w:rsidRDefault="00A473EA" w:rsidP="001D6495">
      <w:pPr>
        <w:pStyle w:val="PL"/>
        <w:rPr>
          <w:ins w:id="2446" w:author="Ericsson - Author" w:date="2023-10-24T10:04:00Z"/>
        </w:rPr>
      </w:pPr>
      <w:ins w:id="2447"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4FF57A02" w14:textId="77777777" w:rsidR="00A473EA" w:rsidRDefault="00A473EA" w:rsidP="001D6495">
      <w:pPr>
        <w:pStyle w:val="PL"/>
        <w:rPr>
          <w:ins w:id="2448" w:author="Ericsson - Author" w:date="2023-10-24T10:04:00Z"/>
        </w:rPr>
      </w:pPr>
      <w:ins w:id="2449" w:author="Ericsson - Author" w:date="2023-10-24T10:04:00Z">
        <w:r w:rsidRPr="00E46CE7">
          <w:tab/>
        </w:r>
        <w:r>
          <w:t>...</w:t>
        </w:r>
      </w:ins>
    </w:p>
    <w:p w14:paraId="17567F3D" w14:textId="77777777" w:rsidR="00A473EA" w:rsidRDefault="00A473EA" w:rsidP="001D6495">
      <w:pPr>
        <w:pStyle w:val="PL"/>
        <w:rPr>
          <w:ins w:id="2450" w:author="Ericsson - Author" w:date="2023-10-24T10:04:00Z"/>
        </w:rPr>
      </w:pPr>
      <w:ins w:id="2451" w:author="Ericsson - Author" w:date="2023-10-24T10:04:00Z">
        <w:r>
          <w:t>}</w:t>
        </w:r>
      </w:ins>
    </w:p>
    <w:p w14:paraId="6C5BF8D6" w14:textId="77777777" w:rsidR="00A473EA" w:rsidRDefault="00A473EA" w:rsidP="001D6495">
      <w:pPr>
        <w:pStyle w:val="PL"/>
        <w:rPr>
          <w:ins w:id="2452" w:author="Ericsson - Author" w:date="2023-10-24T10:04:00Z"/>
        </w:rPr>
      </w:pPr>
    </w:p>
    <w:p w14:paraId="1F6613FE" w14:textId="77777777" w:rsidR="00A473EA" w:rsidRDefault="00A473EA" w:rsidP="001D6495">
      <w:pPr>
        <w:pStyle w:val="PL"/>
        <w:rPr>
          <w:ins w:id="2453" w:author="Ericsson - Author" w:date="2023-10-24T10:04:00Z"/>
        </w:rPr>
      </w:pPr>
      <w:ins w:id="2454" w:author="Ericsson - Author" w:date="2023-10-24T10:04:00Z">
        <w:r>
          <w:t>UEPerformanceConfiguration-ExtIEs XNAP-PROTOCOL-EXTENSION ::= {</w:t>
        </w:r>
      </w:ins>
    </w:p>
    <w:p w14:paraId="2A19C0A1" w14:textId="77777777" w:rsidR="00A473EA" w:rsidRDefault="00A473EA" w:rsidP="001D6495">
      <w:pPr>
        <w:pStyle w:val="PL"/>
        <w:rPr>
          <w:ins w:id="2455" w:author="Ericsson - Author" w:date="2023-10-24T10:04:00Z"/>
        </w:rPr>
      </w:pPr>
      <w:ins w:id="2456" w:author="Ericsson - Author" w:date="2023-10-24T10:04:00Z">
        <w:r>
          <w:tab/>
          <w:t>...</w:t>
        </w:r>
      </w:ins>
    </w:p>
    <w:p w14:paraId="38FFB3A9" w14:textId="77777777" w:rsidR="00A473EA" w:rsidRDefault="00A473EA" w:rsidP="001D6495">
      <w:pPr>
        <w:pStyle w:val="PL"/>
        <w:rPr>
          <w:ins w:id="2457" w:author="Ericsson - Author" w:date="2023-10-24T10:04:00Z"/>
        </w:rPr>
      </w:pPr>
      <w:ins w:id="2458" w:author="Ericsson - Author" w:date="2023-10-24T10:04:00Z">
        <w:r>
          <w:t>}</w:t>
        </w:r>
      </w:ins>
    </w:p>
    <w:p w14:paraId="685744B9" w14:textId="77777777" w:rsidR="00A473EA" w:rsidRDefault="00A473EA" w:rsidP="004832EE">
      <w:pPr>
        <w:pStyle w:val="PL"/>
        <w:rPr>
          <w:ins w:id="2459" w:author="Ericsson - Author" w:date="2023-10-24T10:04:00Z"/>
        </w:rPr>
      </w:pPr>
    </w:p>
    <w:bookmarkEnd w:id="2392"/>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7AAABDE8" w14:textId="77777777" w:rsidR="007E47F3" w:rsidRPr="00CE63E2" w:rsidRDefault="007E47F3" w:rsidP="00925764">
      <w:pPr>
        <w:pStyle w:val="FirstChange"/>
        <w:rPr>
          <w:del w:id="2460" w:author="Ericsson - Author" w:date="2023-10-24T10:04:00Z"/>
        </w:rPr>
      </w:pPr>
    </w:p>
    <w:p w14:paraId="535A29C1" w14:textId="77777777" w:rsidR="00805F8B" w:rsidRPr="00FD0425" w:rsidRDefault="00805F8B" w:rsidP="00805F8B">
      <w:pPr>
        <w:pStyle w:val="3"/>
      </w:pPr>
      <w:r w:rsidRPr="00FD0425">
        <w:lastRenderedPageBreak/>
        <w:t>9.3.7</w:t>
      </w:r>
      <w:r w:rsidRPr="00FD0425">
        <w:tab/>
        <w:t>Constant definitions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pPr>
        <w:pStyle w:val="PL"/>
        <w:rPr>
          <w:snapToGrid w:val="0"/>
        </w:rPr>
        <w:pPrChange w:id="2461"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pPr>
        <w:pStyle w:val="PL"/>
        <w:rPr>
          <w:snapToGrid w:val="0"/>
        </w:rPr>
        <w:pPrChange w:id="2462"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2463" w:author="Ericsson - Author" w:date="2023-10-24T10:04:00Z"/>
          <w:snapToGrid w:val="0"/>
        </w:rPr>
      </w:pPr>
      <w:bookmarkStart w:id="2464" w:name="_Hlk148727260"/>
      <w:ins w:id="2465"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2466" w:author="Ericsson - Author" w:date="2023-10-24T10:04:00Z"/>
          <w:snapToGrid w:val="0"/>
        </w:rPr>
      </w:pPr>
      <w:ins w:id="2467" w:author="Ericsson - Author" w:date="2023-10-24T10:0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2464"/>
    <w:p w14:paraId="2D56D850" w14:textId="77777777" w:rsidR="00C61628" w:rsidRPr="00FD0425" w:rsidRDefault="00C61628" w:rsidP="00771099">
      <w:pPr>
        <w:pStyle w:val="PL"/>
        <w:rPr>
          <w:ins w:id="2468" w:author="Ericsson - Author" w:date="2023-10-24T10:0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3C6F9E19" w14:textId="77777777" w:rsidR="00C61628" w:rsidRPr="00C61628" w:rsidRDefault="00C61628" w:rsidP="00C61628">
      <w:pPr>
        <w:pStyle w:val="PL"/>
        <w:rPr>
          <w:rFonts w:eastAsia="等线"/>
        </w:rPr>
      </w:pPr>
      <w:r w:rsidRPr="00C61628">
        <w:rPr>
          <w:rFonts w:eastAsia="等线"/>
        </w:rPr>
        <w:t>maxnoofNSAGs</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256</w:t>
      </w:r>
    </w:p>
    <w:p w14:paraId="2110EC44" w14:textId="77777777" w:rsidR="00C61628" w:rsidRPr="00C61628" w:rsidRDefault="00C61628" w:rsidP="00C61628">
      <w:pPr>
        <w:pStyle w:val="PL"/>
        <w:rPr>
          <w:rFonts w:eastAsia="等线"/>
        </w:rPr>
      </w:pPr>
      <w:r w:rsidRPr="00C61628">
        <w:rPr>
          <w:rFonts w:eastAsia="等线"/>
        </w:rPr>
        <w:t>maxnoofTargetSNsMinusOne</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7</w:t>
      </w:r>
    </w:p>
    <w:p w14:paraId="32D01E62" w14:textId="5DA15B62" w:rsidR="00805F8B" w:rsidRDefault="00C61628" w:rsidP="00805F8B">
      <w:pPr>
        <w:pStyle w:val="PL"/>
        <w:rPr>
          <w:rFonts w:eastAsia="等线"/>
        </w:rPr>
      </w:pPr>
      <w:r w:rsidRPr="00C61628">
        <w:rPr>
          <w:rFonts w:eastAsia="等线"/>
        </w:rPr>
        <w:t>maxnoofThresholdsForExcessPacketDelay</w:t>
      </w:r>
      <w:r w:rsidRPr="00C61628">
        <w:rPr>
          <w:rFonts w:eastAsia="等线"/>
        </w:rPr>
        <w:tab/>
      </w:r>
      <w:r w:rsidRPr="00C61628">
        <w:rPr>
          <w:rFonts w:eastAsia="等线"/>
        </w:rPr>
        <w:tab/>
        <w:t>INTEGER ::= 255</w:t>
      </w:r>
    </w:p>
    <w:p w14:paraId="06F12BF5" w14:textId="35083F59" w:rsidR="005E2B2D" w:rsidRDefault="00C61628" w:rsidP="005E2B2D">
      <w:pPr>
        <w:pStyle w:val="PL"/>
        <w:rPr>
          <w:ins w:id="2469" w:author="Ericsson - Author" w:date="2023-10-24T10:04:00Z"/>
          <w:szCs w:val="16"/>
        </w:rPr>
      </w:pPr>
      <w:bookmarkStart w:id="2470" w:name="_Hlk148727244"/>
      <w:proofErr w:type="spellStart"/>
      <w:proofErr w:type="gramStart"/>
      <w:ins w:id="2471" w:author="Ericsson - Author" w:date="2023-10-24T10:04:00Z">
        <w:r w:rsidRPr="00C61628">
          <w:rPr>
            <w:noProof w:val="0"/>
            <w:szCs w:val="16"/>
            <w:lang w:val="en-US"/>
          </w:rPr>
          <w:t>maxnoofCellsTrajectoryPredict</w:t>
        </w:r>
        <w:proofErr w:type="spellEnd"/>
        <w:proofErr w:type="gram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sidR="004B33DD">
          <w:rPr>
            <w:noProof w:val="0"/>
            <w:szCs w:val="16"/>
            <w:lang w:val="en-US"/>
          </w:rPr>
          <w:t>16</w:t>
        </w:r>
      </w:ins>
    </w:p>
    <w:p w14:paraId="647AF12A" w14:textId="6D300F9F" w:rsidR="00C61628" w:rsidRDefault="005E2B2D" w:rsidP="005E2B2D">
      <w:pPr>
        <w:pStyle w:val="PL"/>
        <w:rPr>
          <w:ins w:id="2472" w:author="Ericsson - Author" w:date="2023-10-24T10:04:00Z"/>
          <w:noProof w:val="0"/>
          <w:szCs w:val="16"/>
          <w:lang w:val="en-US"/>
        </w:rPr>
      </w:pPr>
      <w:ins w:id="2473"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37FADCAD" w14:textId="526F9D0A" w:rsidR="00B32E26" w:rsidRDefault="00B32E26" w:rsidP="00B32E26">
      <w:pPr>
        <w:pStyle w:val="PL"/>
        <w:rPr>
          <w:ins w:id="2474" w:author="Ericsson - Author" w:date="2023-10-24T10:04:00Z"/>
          <w:noProof w:val="0"/>
          <w:szCs w:val="16"/>
          <w:lang w:val="en-US"/>
        </w:rPr>
      </w:pPr>
      <w:ins w:id="2475"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2476" w:author="Ericsson - Author" w:date="2023-10-24T10:04:00Z"/>
          <w:noProof w:val="0"/>
          <w:szCs w:val="16"/>
          <w:lang w:val="en-US"/>
        </w:rPr>
      </w:pPr>
      <w:ins w:id="2477"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098EFBED" w:rsidR="004832EE" w:rsidRDefault="004832EE" w:rsidP="004832EE">
      <w:pPr>
        <w:pStyle w:val="PL"/>
        <w:rPr>
          <w:ins w:id="2478" w:author="Ericsson - Author" w:date="2023-10-24T10:04:00Z"/>
          <w:noProof w:val="0"/>
          <w:szCs w:val="16"/>
          <w:lang w:val="en-US" w:eastAsia="zh-CN"/>
        </w:rPr>
      </w:pPr>
      <w:ins w:id="2479"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del w:id="2480" w:author="CATT" w:date="2023-10-27T16:49:00Z">
          <w:r w:rsidDel="002A15B8">
            <w:rPr>
              <w:noProof w:val="0"/>
              <w:szCs w:val="16"/>
              <w:lang w:val="en-US"/>
            </w:rPr>
            <w:delText>FFS</w:delText>
          </w:r>
        </w:del>
      </w:ins>
      <w:ins w:id="2481" w:author="CATT" w:date="2023-10-27T16:49:00Z">
        <w:r w:rsidR="002A15B8">
          <w:rPr>
            <w:rFonts w:hint="eastAsia"/>
            <w:noProof w:val="0"/>
            <w:szCs w:val="16"/>
            <w:lang w:val="en-US" w:eastAsia="zh-CN"/>
          </w:rPr>
          <w:t>128</w:t>
        </w:r>
      </w:ins>
    </w:p>
    <w:bookmarkEnd w:id="2470"/>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等线"/>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lastRenderedPageBreak/>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宋体"/>
          <w:snapToGrid w:val="0"/>
          <w:lang w:val="it-IT" w:eastAsia="zh-CN"/>
        </w:rPr>
      </w:pPr>
      <w:r w:rsidRPr="007A044A">
        <w:rPr>
          <w:rFonts w:eastAsia="等线" w:hint="eastAsia"/>
          <w:snapToGrid w:val="0"/>
          <w:lang w:val="it-IT" w:eastAsia="zh-CN"/>
        </w:rPr>
        <w:t>id-</w:t>
      </w:r>
      <w:r w:rsidRPr="007A044A">
        <w:rPr>
          <w:rFonts w:eastAsia="等线"/>
          <w:snapToGrid w:val="0"/>
          <w:lang w:val="it-IT" w:eastAsia="zh-CN"/>
        </w:rPr>
        <w:t>F1-terminatingIAB-donor</w:t>
      </w:r>
      <w:r w:rsidRPr="007A044A">
        <w:rPr>
          <w:rFonts w:eastAsia="等线" w:hint="eastAsia"/>
          <w:snapToGrid w:val="0"/>
          <w:lang w:val="it-IT" w:eastAsia="zh-CN"/>
        </w:rPr>
        <w:t>I</w:t>
      </w:r>
      <w:r w:rsidRPr="007A044A">
        <w:rPr>
          <w:rFonts w:eastAsia="等线"/>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宋体"/>
          <w:snapToGrid w:val="0"/>
          <w:lang w:val="it-IT"/>
        </w:rPr>
        <w:t xml:space="preserve">ProtocolIE-ID ::= </w:t>
      </w:r>
      <w:r w:rsidRPr="007A044A">
        <w:rPr>
          <w:rFonts w:eastAsia="宋体"/>
          <w:snapToGrid w:val="0"/>
          <w:lang w:val="it-IT" w:eastAsia="zh-CN"/>
        </w:rPr>
        <w:t>363</w:t>
      </w:r>
    </w:p>
    <w:p w14:paraId="5DF2FFB2"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id-TAINSAGSupportList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364</w:t>
      </w:r>
    </w:p>
    <w:p w14:paraId="4E483198"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id-SCGreconfigNotification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365</w:t>
      </w:r>
    </w:p>
    <w:p w14:paraId="42A37D91"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id-earlyMeasurement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366</w:t>
      </w:r>
    </w:p>
    <w:p w14:paraId="15150C5B"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id-BeamMeasurementsReportConfiguration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367</w:t>
      </w:r>
    </w:p>
    <w:p w14:paraId="6387A904" w14:textId="2228105C"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id-CoverageModificationCause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368</w:t>
      </w:r>
    </w:p>
    <w:p w14:paraId="666BF3DD"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id-AdditionalListofPDUSessionResourceChangeConfirmInfo-SNterminated</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3B5DF686" w14:textId="77777777"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id-ExcessPacketDelayThresholdConfiguration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371</w:t>
      </w:r>
    </w:p>
    <w:p w14:paraId="7F4D9D6E" w14:textId="1EC757AF" w:rsidR="00C61628" w:rsidRPr="00C61628" w:rsidRDefault="00C61628" w:rsidP="00C61628">
      <w:pPr>
        <w:pStyle w:val="PL"/>
        <w:rPr>
          <w:rFonts w:eastAsia="宋体"/>
          <w:snapToGrid w:val="0"/>
          <w:lang w:val="en-US" w:eastAsia="zh-CN"/>
        </w:rPr>
      </w:pPr>
      <w:r w:rsidRPr="00C61628">
        <w:rPr>
          <w:rFonts w:eastAsia="宋体"/>
          <w:snapToGrid w:val="0"/>
          <w:lang w:val="en-US" w:eastAsia="zh-CN"/>
        </w:rPr>
        <w:t>id-HashedUEIdentityIndexValue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372</w:t>
      </w:r>
    </w:p>
    <w:p w14:paraId="64B8CFFB" w14:textId="77777777" w:rsidR="00731584" w:rsidRDefault="00731584" w:rsidP="0073158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210FAEBF" w14:textId="77777777" w:rsidR="00731584" w:rsidRPr="00D33077" w:rsidRDefault="00731584" w:rsidP="00731584">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14:paraId="15CBA9EC" w14:textId="241BEECC" w:rsidR="002129F7" w:rsidRDefault="002129F7" w:rsidP="002129F7">
      <w:pPr>
        <w:pStyle w:val="PL"/>
        <w:rPr>
          <w:ins w:id="2482" w:author="Ericsson - Author" w:date="2023-10-24T10:04:00Z"/>
          <w:rFonts w:eastAsia="宋体"/>
          <w:snapToGrid w:val="0"/>
          <w:lang w:val="en-US" w:eastAsia="zh-CN"/>
        </w:rPr>
      </w:pPr>
      <w:bookmarkStart w:id="2483" w:name="_Hlk148727204"/>
      <w:ins w:id="2484"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w:t>
        </w:r>
        <w:r w:rsidR="00B32E26">
          <w:rPr>
            <w:rFonts w:eastAsia="宋体"/>
            <w:snapToGrid w:val="0"/>
            <w:lang w:val="en-US" w:eastAsia="zh-CN"/>
          </w:rPr>
          <w:t>1</w:t>
        </w:r>
      </w:ins>
    </w:p>
    <w:p w14:paraId="41428D23" w14:textId="51CA8A6F" w:rsidR="002129F7" w:rsidRDefault="002129F7" w:rsidP="00D83469">
      <w:pPr>
        <w:pStyle w:val="PL"/>
        <w:rPr>
          <w:ins w:id="2485" w:author="Ericsson - Author" w:date="2023-10-24T10:04:00Z"/>
          <w:rFonts w:eastAsia="宋体"/>
          <w:snapToGrid w:val="0"/>
          <w:lang w:val="en-US" w:eastAsia="zh-CN"/>
        </w:rPr>
      </w:pPr>
      <w:ins w:id="2486" w:author="Ericsson - Author" w:date="2023-10-24T10:04:00Z">
        <w:r>
          <w:rPr>
            <w:snapToGrid w:val="0"/>
          </w:rPr>
          <w:t>id-</w:t>
        </w:r>
        <w:r w:rsidR="003F0701">
          <w:rPr>
            <w:snapToGrid w:val="0"/>
          </w:rPr>
          <w:t>DataCollection</w:t>
        </w:r>
        <w:r>
          <w:rPr>
            <w:snapToGrid w:val="0"/>
          </w:rPr>
          <w:t>ID</w:t>
        </w:r>
      </w:ins>
      <w:ins w:id="2487" w:author="CATT" w:date="2023-10-27T15:09:00Z">
        <w:r w:rsidR="00D83469">
          <w:rPr>
            <w:rFonts w:hint="eastAsia"/>
            <w:snapToGrid w:val="0"/>
            <w:lang w:eastAsia="zh-CN"/>
          </w:rPr>
          <w:t>-To-Setup-List</w:t>
        </w:r>
      </w:ins>
      <w:ins w:id="2488" w:author="Ericsson - Author" w:date="2023-10-24T10: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14E7B">
          <w:rPr>
            <w:snapToGrid w:val="0"/>
          </w:rPr>
          <w:tab/>
        </w:r>
        <w:r w:rsidRPr="004D3BC1">
          <w:rPr>
            <w:rFonts w:eastAsia="宋体"/>
            <w:snapToGrid w:val="0"/>
          </w:rPr>
          <w:t xml:space="preserve">ProtocolIE-ID ::= </w:t>
        </w:r>
        <w:r w:rsidR="00B32E26">
          <w:rPr>
            <w:rFonts w:eastAsia="宋体"/>
            <w:snapToGrid w:val="0"/>
            <w:lang w:val="en-US" w:eastAsia="zh-CN"/>
          </w:rPr>
          <w:t>xx2</w:t>
        </w:r>
      </w:ins>
    </w:p>
    <w:p w14:paraId="6F330B6B" w14:textId="54C344CA" w:rsidR="007E47F3" w:rsidRDefault="007E47F3" w:rsidP="002129F7">
      <w:pPr>
        <w:pStyle w:val="PL"/>
        <w:rPr>
          <w:ins w:id="2489" w:author="Ericsson - Author" w:date="2023-10-24T10:04:00Z"/>
          <w:rFonts w:eastAsia="宋体"/>
          <w:snapToGrid w:val="0"/>
          <w:lang w:val="en-US" w:eastAsia="zh-CN"/>
        </w:rPr>
      </w:pPr>
      <w:ins w:id="2490" w:author="Ericsson - Author" w:date="2023-10-24T10:04:00Z">
        <w:r w:rsidRPr="007E47F3">
          <w:rPr>
            <w:rFonts w:eastAsia="宋体"/>
            <w:snapToGrid w:val="0"/>
            <w:lang w:val="en-US" w:eastAsia="zh-CN"/>
          </w:rPr>
          <w:t>id-R</w:t>
        </w:r>
        <w:r w:rsidRPr="00771099">
          <w:rPr>
            <w:rFonts w:eastAsia="宋体"/>
            <w:snapToGrid w:val="0"/>
            <w:lang w:val="en-US" w:eastAsia="zh-CN"/>
          </w:rPr>
          <w:t>e</w:t>
        </w:r>
        <w:r>
          <w:rPr>
            <w:rFonts w:eastAsia="宋体"/>
            <w:snapToGrid w:val="0"/>
            <w:lang w:val="en-US" w:eastAsia="zh-CN"/>
          </w:rPr>
          <w:t>quested</w:t>
        </w:r>
        <w:r w:rsidRPr="00771099">
          <w:rPr>
            <w:rFonts w:eastAsia="宋体"/>
            <w:snapToGrid w:val="0"/>
            <w:lang w:val="en-US" w:eastAsia="zh-CN"/>
          </w:rPr>
          <w:t>PredictionT</w:t>
        </w:r>
        <w:r>
          <w:rPr>
            <w:rFonts w:eastAsia="宋体"/>
            <w:snapToGrid w:val="0"/>
            <w:lang w:val="en-US" w:eastAsia="zh-CN"/>
          </w:rPr>
          <w:t>ime</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t xml:space="preserve">ProtocolIE-ID ::= </w:t>
        </w:r>
        <w:r w:rsidR="00B32E26">
          <w:rPr>
            <w:rFonts w:eastAsia="宋体"/>
            <w:snapToGrid w:val="0"/>
            <w:lang w:val="en-US" w:eastAsia="zh-CN"/>
          </w:rPr>
          <w:t>xx3</w:t>
        </w:r>
      </w:ins>
    </w:p>
    <w:p w14:paraId="23E65275" w14:textId="29830143" w:rsidR="00B32E26" w:rsidRDefault="00B32E26" w:rsidP="00B32E26">
      <w:pPr>
        <w:pStyle w:val="PL"/>
        <w:rPr>
          <w:ins w:id="2491" w:author="Ericsson - Author" w:date="2023-10-24T10:04:00Z"/>
          <w:rFonts w:eastAsia="宋体"/>
          <w:snapToGrid w:val="0"/>
          <w:lang w:val="en-US" w:eastAsia="zh-CN"/>
        </w:rPr>
      </w:pPr>
      <w:ins w:id="2492" w:author="Ericsson - Author" w:date="2023-10-24T10:0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xx4</w:t>
        </w:r>
      </w:ins>
    </w:p>
    <w:p w14:paraId="3F0A8FB6" w14:textId="006F9398" w:rsidR="00B32E26" w:rsidRDefault="00B32E26" w:rsidP="00B32E26">
      <w:pPr>
        <w:pStyle w:val="PL"/>
        <w:rPr>
          <w:ins w:id="2493" w:author="Ericsson - Author" w:date="2023-10-24T10:04:00Z"/>
          <w:rFonts w:eastAsia="宋体"/>
          <w:snapToGrid w:val="0"/>
          <w:lang w:val="en-US" w:eastAsia="zh-CN"/>
        </w:rPr>
      </w:pPr>
      <w:ins w:id="2494" w:author="Ericsson - Author" w:date="2023-10-24T10:04:00Z">
        <w:r w:rsidRPr="007E47F3">
          <w:rPr>
            <w:rFonts w:eastAsia="宋体"/>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00E25839">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xx5</w:t>
        </w:r>
      </w:ins>
    </w:p>
    <w:p w14:paraId="142EB473" w14:textId="12994650" w:rsidR="004832EE" w:rsidRDefault="004832EE" w:rsidP="004832EE">
      <w:pPr>
        <w:pStyle w:val="PL"/>
        <w:rPr>
          <w:ins w:id="2495" w:author="Ericsson - Author" w:date="2023-10-24T10:04:00Z"/>
          <w:rFonts w:eastAsia="宋体"/>
          <w:snapToGrid w:val="0"/>
          <w:lang w:val="en-US" w:eastAsia="zh-CN"/>
        </w:rPr>
      </w:pPr>
      <w:ins w:id="2496" w:author="Ericsson - Author" w:date="2023-10-24T10:04:00Z">
        <w:r>
          <w:t>id-UEAssociatedInfoResult</w:t>
        </w:r>
        <w:r w:rsidR="00EF4E35">
          <w:t>-List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xx6</w:t>
        </w:r>
      </w:ins>
    </w:p>
    <w:p w14:paraId="7C41A26F" w14:textId="77777777" w:rsidR="003F5545" w:rsidRPr="001D6495" w:rsidRDefault="004832EE" w:rsidP="003F5545">
      <w:pPr>
        <w:pStyle w:val="PL"/>
        <w:rPr>
          <w:ins w:id="2497" w:author="Ericsson - Author" w:date="2023-10-24T10:04:00Z"/>
          <w:rFonts w:eastAsia="宋体"/>
          <w:snapToGrid w:val="0"/>
          <w:lang w:val="it-IT" w:eastAsia="zh-CN"/>
        </w:rPr>
      </w:pPr>
      <w:ins w:id="2498" w:author="Ericsson - Author" w:date="2023-10-24T10:04:00Z">
        <w:r w:rsidRPr="007E47F3">
          <w:rPr>
            <w:rFonts w:eastAsia="宋体"/>
            <w:snapToGrid w:val="0"/>
            <w:lang w:val="en-US" w:eastAsia="zh-CN"/>
          </w:rPr>
          <w:t>id-</w:t>
        </w:r>
        <w:r>
          <w:t>EnergyCost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xx7</w:t>
        </w:r>
      </w:ins>
    </w:p>
    <w:p w14:paraId="0111A8E1" w14:textId="77777777" w:rsidR="00867C11" w:rsidRPr="00867C11" w:rsidRDefault="003F5545" w:rsidP="00867C11">
      <w:pPr>
        <w:pStyle w:val="PL"/>
        <w:rPr>
          <w:ins w:id="2499" w:author="Ericsson - Author" w:date="2023-10-24T10:04:00Z"/>
          <w:rFonts w:eastAsia="宋体"/>
          <w:snapToGrid w:val="0"/>
          <w:lang w:val="en-US" w:eastAsia="zh-CN"/>
        </w:rPr>
      </w:pPr>
      <w:ins w:id="2500" w:author="Ericsson - Author" w:date="2023-10-24T10:0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宋体"/>
            <w:snapToGrid w:val="0"/>
            <w:lang w:val="en-US" w:eastAsia="zh-CN"/>
          </w:rPr>
          <w:t xml:space="preserve">ProtocolIE-ID ::= </w:t>
        </w:r>
        <w:r>
          <w:rPr>
            <w:rFonts w:eastAsia="宋体"/>
            <w:snapToGrid w:val="0"/>
            <w:lang w:val="en-US" w:eastAsia="zh-CN"/>
          </w:rPr>
          <w:t>xx8</w:t>
        </w:r>
      </w:ins>
    </w:p>
    <w:p w14:paraId="2E91B0E2" w14:textId="455B7E59" w:rsidR="004832EE" w:rsidRDefault="00867C11" w:rsidP="00867C11">
      <w:pPr>
        <w:pStyle w:val="PL"/>
        <w:rPr>
          <w:ins w:id="2501" w:author="CATT" w:date="2023-10-27T16:28:00Z"/>
          <w:rFonts w:eastAsia="宋体"/>
          <w:snapToGrid w:val="0"/>
          <w:lang w:val="en-US" w:eastAsia="zh-CN"/>
        </w:rPr>
      </w:pPr>
      <w:ins w:id="2502" w:author="Ericsson - Author" w:date="2023-10-24T10:04:00Z">
        <w:r w:rsidRPr="00867C11">
          <w:rPr>
            <w:rFonts w:eastAsia="宋体"/>
            <w:snapToGrid w:val="0"/>
            <w:lang w:val="en-US" w:eastAsia="zh-CN"/>
          </w:rPr>
          <w:t>id-UEPerformanceConfiguration</w:t>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Pr="00867C11">
          <w:rPr>
            <w:rFonts w:eastAsia="宋体"/>
            <w:snapToGrid w:val="0"/>
            <w:lang w:val="en-US" w:eastAsia="zh-CN"/>
          </w:rPr>
          <w:tab/>
        </w:r>
        <w:r w:rsidR="00114E7B">
          <w:rPr>
            <w:rFonts w:eastAsia="宋体"/>
            <w:snapToGrid w:val="0"/>
            <w:lang w:val="en-US" w:eastAsia="zh-CN"/>
          </w:rPr>
          <w:tab/>
        </w:r>
        <w:r w:rsidRPr="00867C11">
          <w:rPr>
            <w:rFonts w:eastAsia="宋体"/>
            <w:snapToGrid w:val="0"/>
            <w:lang w:val="en-US" w:eastAsia="zh-CN"/>
          </w:rPr>
          <w:t>ProtocolIE-ID ::= xx8</w:t>
        </w:r>
      </w:ins>
    </w:p>
    <w:p w14:paraId="3102F249" w14:textId="2111E73D" w:rsidR="009611CB" w:rsidRDefault="009611CB" w:rsidP="00867C11">
      <w:pPr>
        <w:pStyle w:val="PL"/>
        <w:rPr>
          <w:ins w:id="2503" w:author="Ericsson - Author" w:date="2023-10-24T10:04:00Z"/>
          <w:rFonts w:eastAsia="宋体"/>
          <w:snapToGrid w:val="0"/>
          <w:lang w:val="en-US" w:eastAsia="zh-CN"/>
        </w:rPr>
      </w:pPr>
      <w:ins w:id="2504" w:author="CATT" w:date="2023-10-27T16:28:00Z">
        <w:r>
          <w:rPr>
            <w:snapToGrid w:val="0"/>
          </w:rPr>
          <w:t>id-</w:t>
        </w:r>
        <w:r>
          <w:rPr>
            <w:rFonts w:hint="eastAsia"/>
            <w:snapToGrid w:val="0"/>
            <w:lang w:eastAsia="zh-CN"/>
          </w:rPr>
          <w:t>A</w:t>
        </w:r>
      </w:ins>
      <w:ins w:id="2505" w:author="CATT" w:date="2023-11-03T10:00:00Z">
        <w:r w:rsidR="003B2EAE">
          <w:rPr>
            <w:rFonts w:hint="eastAsia"/>
            <w:snapToGrid w:val="0"/>
            <w:lang w:eastAsia="zh-CN"/>
          </w:rPr>
          <w:t>valiable</w:t>
        </w:r>
      </w:ins>
      <w:ins w:id="2506" w:author="CATT" w:date="2023-10-27T16:28:00Z">
        <w:r>
          <w:rPr>
            <w:rFonts w:hint="eastAsia"/>
            <w:snapToGrid w:val="0"/>
            <w:lang w:eastAsia="zh-CN"/>
          </w:rPr>
          <w:t>TimeInformation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67C11">
          <w:rPr>
            <w:rFonts w:eastAsia="宋体"/>
            <w:snapToGrid w:val="0"/>
            <w:lang w:val="en-US" w:eastAsia="zh-CN"/>
          </w:rPr>
          <w:t>ProtocolIE-ID ::= x</w:t>
        </w:r>
        <w:r>
          <w:rPr>
            <w:rFonts w:eastAsia="宋体" w:hint="eastAsia"/>
            <w:snapToGrid w:val="0"/>
            <w:lang w:val="en-US" w:eastAsia="zh-CN"/>
          </w:rPr>
          <w:t>10</w:t>
        </w:r>
      </w:ins>
    </w:p>
    <w:bookmarkEnd w:id="2483"/>
    <w:p w14:paraId="7E2634C1" w14:textId="77777777" w:rsidR="004832EE" w:rsidRDefault="004832EE" w:rsidP="00B32E26">
      <w:pPr>
        <w:pStyle w:val="PL"/>
        <w:rPr>
          <w:ins w:id="2507" w:author="Ericsson - Author" w:date="2023-10-24T10:04:00Z"/>
          <w:rFonts w:eastAsia="宋体"/>
          <w:snapToGrid w:val="0"/>
          <w:lang w:val="en-US" w:eastAsia="zh-CN"/>
        </w:rPr>
      </w:pPr>
    </w:p>
    <w:p w14:paraId="58ACD7EA" w14:textId="77777777" w:rsidR="004832EE" w:rsidRPr="007E47F3" w:rsidRDefault="004832EE" w:rsidP="00B32E26">
      <w:pPr>
        <w:pStyle w:val="PL"/>
        <w:rPr>
          <w:ins w:id="2508" w:author="Ericsson - Author" w:date="2023-10-24T10:04:00Z"/>
          <w:rFonts w:eastAsia="宋体"/>
          <w:snapToGrid w:val="0"/>
          <w:lang w:val="en-US" w:eastAsia="zh-CN"/>
        </w:rPr>
      </w:pPr>
    </w:p>
    <w:p w14:paraId="68727BC9" w14:textId="77777777" w:rsidR="00805F8B" w:rsidRPr="001D6495" w:rsidRDefault="00805F8B" w:rsidP="0045664A">
      <w:pPr>
        <w:pStyle w:val="PL"/>
        <w:rPr>
          <w:rPrChange w:id="2509" w:author="Ericsson - Author" w:date="2023-10-24T10:04:00Z">
            <w:rPr>
              <w:b/>
              <w:lang w:val="en-US"/>
            </w:rPr>
          </w:rPrChange>
        </w:rPr>
      </w:pPr>
    </w:p>
    <w:p w14:paraId="35A81A65" w14:textId="15232EDF" w:rsidR="00D145F5" w:rsidRDefault="00D145F5" w:rsidP="00D145F5">
      <w:pPr>
        <w:pStyle w:val="FirstChange"/>
      </w:pPr>
      <w:r>
        <w:t xml:space="preserve">&lt;&lt;&lt;&lt;&lt;&lt;&lt;&lt;&lt;&lt;&lt;&lt;&lt;&lt;&lt;&lt;&lt;&lt;&lt;&lt; </w:t>
      </w:r>
      <w:r>
        <w:rPr>
          <w:rFonts w:eastAsia="宋体" w:hint="eastAsia"/>
          <w:lang w:val="en-US" w:eastAsia="zh-CN"/>
        </w:rPr>
        <w:t xml:space="preserve">End of </w:t>
      </w:r>
      <w:r>
        <w:t>Change</w:t>
      </w:r>
      <w:r w:rsidR="00925764">
        <w:t>s</w:t>
      </w:r>
      <w:r>
        <w:t xml:space="preserve"> &gt;&gt;&gt;&gt;&gt;&gt;&gt;&gt;&gt;&gt;&gt;&gt;&gt;&gt;&gt;&gt;&gt;&gt;&gt;&gt;</w:t>
      </w:r>
      <w:bookmarkEnd w:id="80"/>
      <w:bookmarkEnd w:id="235"/>
      <w:bookmarkEnd w:id="236"/>
      <w:bookmarkEnd w:id="237"/>
      <w:bookmarkEnd w:id="238"/>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C0DDD" w14:textId="77777777" w:rsidR="000F3779" w:rsidRDefault="000F3779">
      <w:r>
        <w:separator/>
      </w:r>
    </w:p>
  </w:endnote>
  <w:endnote w:type="continuationSeparator" w:id="0">
    <w:p w14:paraId="500D9D9F" w14:textId="77777777" w:rsidR="000F3779" w:rsidRDefault="000F3779">
      <w:r>
        <w:continuationSeparator/>
      </w:r>
    </w:p>
  </w:endnote>
  <w:endnote w:type="continuationNotice" w:id="1">
    <w:p w14:paraId="76646518" w14:textId="77777777" w:rsidR="000F3779" w:rsidRDefault="000F3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Geneva">
    <w:altName w:val="Arial"/>
    <w:charset w:val="00"/>
    <w:family w:val="auto"/>
    <w:pitch w:val="default"/>
    <w:sig w:usb0="00000000" w:usb1="00000000" w:usb2="00A0C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5711B" w14:textId="77777777" w:rsidR="000F3779" w:rsidRDefault="000F3779">
      <w:r>
        <w:separator/>
      </w:r>
    </w:p>
  </w:footnote>
  <w:footnote w:type="continuationSeparator" w:id="0">
    <w:p w14:paraId="5305366A" w14:textId="77777777" w:rsidR="000F3779" w:rsidRDefault="000F3779">
      <w:r>
        <w:continuationSeparator/>
      </w:r>
    </w:p>
  </w:footnote>
  <w:footnote w:type="continuationNotice" w:id="1">
    <w:p w14:paraId="0C8A016F" w14:textId="77777777" w:rsidR="000F3779" w:rsidRDefault="000F37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1184" w:rsidRDefault="004F1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7F8B742"/>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768DCC"/>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311586"/>
    <w:multiLevelType w:val="hybridMultilevel"/>
    <w:tmpl w:val="E53A8F06"/>
    <w:lvl w:ilvl="0" w:tplc="2C9E2132">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8">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3E8656D"/>
    <w:multiLevelType w:val="hybridMultilevel"/>
    <w:tmpl w:val="740A06C0"/>
    <w:lvl w:ilvl="0" w:tplc="2E06EBA4">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9">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2"/>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1"/>
  </w:num>
  <w:num w:numId="7">
    <w:abstractNumId w:val="29"/>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4"/>
  </w:num>
  <w:num w:numId="19">
    <w:abstractNumId w:val="27"/>
  </w:num>
  <w:num w:numId="20">
    <w:abstractNumId w:val="28"/>
  </w:num>
  <w:num w:numId="21">
    <w:abstractNumId w:val="23"/>
  </w:num>
  <w:num w:numId="22">
    <w:abstractNumId w:val="30"/>
  </w:num>
  <w:num w:numId="23">
    <w:abstractNumId w:val="36"/>
  </w:num>
  <w:num w:numId="24">
    <w:abstractNumId w:val="24"/>
  </w:num>
  <w:num w:numId="25">
    <w:abstractNumId w:val="35"/>
  </w:num>
  <w:num w:numId="26">
    <w:abstractNumId w:val="38"/>
  </w:num>
  <w:num w:numId="27">
    <w:abstractNumId w:val="18"/>
  </w:num>
  <w:num w:numId="28">
    <w:abstractNumId w:val="37"/>
  </w:num>
  <w:num w:numId="29">
    <w:abstractNumId w:val="26"/>
  </w:num>
  <w:num w:numId="30">
    <w:abstractNumId w:val="20"/>
  </w:num>
  <w:num w:numId="31">
    <w:abstractNumId w:val="17"/>
  </w:num>
  <w:num w:numId="3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
  </w:num>
  <w:num w:numId="37">
    <w:abstractNumId w:val="1"/>
  </w:num>
  <w:num w:numId="38">
    <w:abstractNumId w:val="0"/>
  </w:num>
  <w:num w:numId="39">
    <w:abstractNumId w:val="40"/>
  </w:num>
  <w:num w:numId="40">
    <w:abstractNumId w:val="33"/>
  </w:num>
  <w:num w:numId="41">
    <w:abstractNumId w:val="19"/>
  </w:num>
  <w:num w:numId="42">
    <w:abstractNumId w:val="25"/>
  </w:num>
  <w:num w:numId="43">
    <w:abstractNumId w:val="31"/>
  </w:num>
  <w:num w:numId="44">
    <w:abstractNumId w:val="12"/>
  </w:num>
  <w:num w:numId="4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86074"/>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2AEC"/>
    <w:rsid w:val="000F3779"/>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15B8"/>
    <w:rsid w:val="002A21BE"/>
    <w:rsid w:val="002A7E07"/>
    <w:rsid w:val="002B5225"/>
    <w:rsid w:val="002B5741"/>
    <w:rsid w:val="002B6557"/>
    <w:rsid w:val="002C36A2"/>
    <w:rsid w:val="002C5E81"/>
    <w:rsid w:val="002C75AB"/>
    <w:rsid w:val="002D05A6"/>
    <w:rsid w:val="002D493B"/>
    <w:rsid w:val="002D74F0"/>
    <w:rsid w:val="002E05A7"/>
    <w:rsid w:val="002E472E"/>
    <w:rsid w:val="002E5234"/>
    <w:rsid w:val="002E5596"/>
    <w:rsid w:val="002E56C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55CEF"/>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2EAE"/>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184"/>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8343E"/>
    <w:rsid w:val="00585595"/>
    <w:rsid w:val="00585CE4"/>
    <w:rsid w:val="00587194"/>
    <w:rsid w:val="005918D8"/>
    <w:rsid w:val="00592206"/>
    <w:rsid w:val="00592D74"/>
    <w:rsid w:val="005932E2"/>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0EAD"/>
    <w:rsid w:val="006948DE"/>
    <w:rsid w:val="0069533F"/>
    <w:rsid w:val="0069539B"/>
    <w:rsid w:val="00695808"/>
    <w:rsid w:val="00696059"/>
    <w:rsid w:val="006A333A"/>
    <w:rsid w:val="006A3D54"/>
    <w:rsid w:val="006A4A0E"/>
    <w:rsid w:val="006A5E5A"/>
    <w:rsid w:val="006A6805"/>
    <w:rsid w:val="006B253F"/>
    <w:rsid w:val="006B3D8A"/>
    <w:rsid w:val="006B41B2"/>
    <w:rsid w:val="006B46FB"/>
    <w:rsid w:val="006B4A67"/>
    <w:rsid w:val="006B4CF3"/>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379F5"/>
    <w:rsid w:val="007402F2"/>
    <w:rsid w:val="007403C6"/>
    <w:rsid w:val="0074143D"/>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5F09"/>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A7CAB"/>
    <w:rsid w:val="008B203C"/>
    <w:rsid w:val="008B2662"/>
    <w:rsid w:val="008B6DE0"/>
    <w:rsid w:val="008C1062"/>
    <w:rsid w:val="008C11A8"/>
    <w:rsid w:val="008C7E51"/>
    <w:rsid w:val="008D1A9E"/>
    <w:rsid w:val="008D216D"/>
    <w:rsid w:val="008D4570"/>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9DE"/>
    <w:rsid w:val="00945FAB"/>
    <w:rsid w:val="00947D68"/>
    <w:rsid w:val="0095178D"/>
    <w:rsid w:val="00951918"/>
    <w:rsid w:val="00955F8F"/>
    <w:rsid w:val="00961023"/>
    <w:rsid w:val="009611CB"/>
    <w:rsid w:val="00961EBE"/>
    <w:rsid w:val="00963E58"/>
    <w:rsid w:val="00965F2F"/>
    <w:rsid w:val="009663C9"/>
    <w:rsid w:val="009777D9"/>
    <w:rsid w:val="00980716"/>
    <w:rsid w:val="00981639"/>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488B"/>
    <w:rsid w:val="00A35DDB"/>
    <w:rsid w:val="00A36EFB"/>
    <w:rsid w:val="00A37CA6"/>
    <w:rsid w:val="00A415A4"/>
    <w:rsid w:val="00A41CA1"/>
    <w:rsid w:val="00A43B3F"/>
    <w:rsid w:val="00A468C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3BB9"/>
    <w:rsid w:val="00B24CCC"/>
    <w:rsid w:val="00B258BB"/>
    <w:rsid w:val="00B25B0C"/>
    <w:rsid w:val="00B25DB5"/>
    <w:rsid w:val="00B26DD5"/>
    <w:rsid w:val="00B32E26"/>
    <w:rsid w:val="00B32F77"/>
    <w:rsid w:val="00B346E0"/>
    <w:rsid w:val="00B34EDB"/>
    <w:rsid w:val="00B367A6"/>
    <w:rsid w:val="00B3778E"/>
    <w:rsid w:val="00B377C1"/>
    <w:rsid w:val="00B4014F"/>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526C"/>
    <w:rsid w:val="00B67702"/>
    <w:rsid w:val="00B67B97"/>
    <w:rsid w:val="00B704BF"/>
    <w:rsid w:val="00B71888"/>
    <w:rsid w:val="00B71E33"/>
    <w:rsid w:val="00B74A10"/>
    <w:rsid w:val="00B775FF"/>
    <w:rsid w:val="00B77A87"/>
    <w:rsid w:val="00B77B48"/>
    <w:rsid w:val="00B87A7A"/>
    <w:rsid w:val="00B90739"/>
    <w:rsid w:val="00B91FE4"/>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3CEB"/>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02B7"/>
    <w:rsid w:val="00C4125D"/>
    <w:rsid w:val="00C4580C"/>
    <w:rsid w:val="00C47B9F"/>
    <w:rsid w:val="00C52677"/>
    <w:rsid w:val="00C546F3"/>
    <w:rsid w:val="00C54BC1"/>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678F"/>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2C67"/>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3B3"/>
    <w:rsid w:val="00D805E4"/>
    <w:rsid w:val="00D80EA4"/>
    <w:rsid w:val="00D83469"/>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668B"/>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EF5BA6"/>
    <w:rsid w:val="00F0011C"/>
    <w:rsid w:val="00F004DB"/>
    <w:rsid w:val="00F01373"/>
    <w:rsid w:val="00F01EF1"/>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1372"/>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3" w:uiPriority="39"/>
    <w:lsdException w:name="annotation text"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925764"/>
    <w:pPr>
      <w:keepNext/>
      <w:keepLines/>
      <w:spacing w:before="120"/>
      <w:ind w:left="1985" w:hanging="1985"/>
      <w:outlineLvl w:val="5"/>
    </w:pPr>
    <w:rPr>
      <w:rFonts w:ascii="Arial" w:hAnsi="Arial"/>
    </w:rPr>
  </w:style>
  <w:style w:type="paragraph" w:styleId="7">
    <w:name w:val="heading 7"/>
    <w:basedOn w:val="a"/>
    <w:next w:val="a"/>
    <w:link w:val="7Char"/>
    <w:qFormat/>
    <w:rsid w:val="00925764"/>
    <w:pPr>
      <w:keepNext/>
      <w:keepLines/>
      <w:spacing w:before="120"/>
      <w:ind w:left="1985" w:hanging="1985"/>
      <w:outlineLvl w:val="6"/>
    </w:pPr>
    <w:rPr>
      <w:rFonts w:ascii="Arial" w:hAnsi="Arial"/>
    </w:r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a"/>
    <w:link w:val="B1Char"/>
    <w:qFormat/>
    <w:rsid w:val="004F6EA2"/>
    <w:pPr>
      <w:ind w:left="568" w:hanging="284"/>
    </w:pPr>
  </w:style>
  <w:style w:type="paragraph" w:customStyle="1" w:styleId="B2">
    <w:name w:val="B2"/>
    <w:basedOn w:val="a"/>
    <w:link w:val="B2Char"/>
    <w:rsid w:val="004F6EA2"/>
    <w:pPr>
      <w:ind w:left="851" w:hanging="284"/>
    </w:pPr>
  </w:style>
  <w:style w:type="paragraph" w:customStyle="1" w:styleId="B3">
    <w:name w:val="B3"/>
    <w:basedOn w:val="a"/>
    <w:link w:val="B3Char"/>
    <w:rsid w:val="004F6EA2"/>
    <w:pPr>
      <w:ind w:left="1135" w:hanging="284"/>
    </w:pPr>
  </w:style>
  <w:style w:type="paragraph" w:customStyle="1" w:styleId="B4">
    <w:name w:val="B4"/>
    <w:basedOn w:val="a"/>
    <w:link w:val="B4Char"/>
    <w:rsid w:val="004F6EA2"/>
    <w:pPr>
      <w:ind w:left="1418" w:hanging="284"/>
    </w:pPr>
  </w:style>
  <w:style w:type="paragraph" w:customStyle="1" w:styleId="B5">
    <w:name w:val="B5"/>
    <w:basedOn w:val="a"/>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a3">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0">
    <w:name w:val="网格型1"/>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5">
    <w:name w:val="annotation reference"/>
    <w:basedOn w:val="a0"/>
    <w:semiHidden/>
    <w:unhideWhenUsed/>
    <w:qFormat/>
    <w:rsid w:val="007F21B6"/>
    <w:rPr>
      <w:sz w:val="16"/>
      <w:szCs w:val="16"/>
    </w:rPr>
  </w:style>
  <w:style w:type="paragraph" w:styleId="a6">
    <w:name w:val="annotation subject"/>
    <w:basedOn w:val="a"/>
    <w:next w:val="a"/>
    <w:link w:val="Char"/>
    <w:semiHidden/>
    <w:unhideWhenUsed/>
    <w:rsid w:val="00F80E79"/>
    <w:rPr>
      <w:b/>
      <w:bCs/>
    </w:rPr>
  </w:style>
  <w:style w:type="character" w:customStyle="1" w:styleId="Char">
    <w:name w:val="批注主题 Char"/>
    <w:basedOn w:val="a0"/>
    <w:link w:val="a6"/>
    <w:semiHidden/>
    <w:rsid w:val="00F80E79"/>
    <w:rPr>
      <w:rFonts w:ascii="Times New Roman" w:hAnsi="Times New Roman"/>
      <w:b/>
      <w:bCs/>
      <w:lang w:val="en-GB" w:eastAsia="en-US"/>
    </w:rPr>
  </w:style>
  <w:style w:type="paragraph" w:styleId="22">
    <w:name w:val="toc 2"/>
    <w:basedOn w:val="a"/>
    <w:next w:val="a"/>
    <w:autoRedefine/>
    <w:semiHidden/>
    <w:unhideWhenUsed/>
    <w:rsid w:val="00991875"/>
    <w:pPr>
      <w:spacing w:after="100"/>
      <w:ind w:left="200"/>
    </w:pPr>
  </w:style>
  <w:style w:type="paragraph" w:styleId="2">
    <w:name w:val="List Bullet 2"/>
    <w:basedOn w:val="a"/>
    <w:semiHidden/>
    <w:unhideWhenUsed/>
    <w:rsid w:val="005E2B2D"/>
    <w:pPr>
      <w:numPr>
        <w:numId w:val="10"/>
      </w:numPr>
      <w:contextualSpacing/>
    </w:pPr>
  </w:style>
  <w:style w:type="paragraph" w:styleId="a7">
    <w:name w:val="Balloon Text"/>
    <w:basedOn w:val="a"/>
    <w:link w:val="Char0"/>
    <w:semiHidden/>
    <w:unhideWhenUsed/>
    <w:qFormat/>
    <w:rsid w:val="00D83469"/>
    <w:pPr>
      <w:spacing w:after="0"/>
    </w:pPr>
    <w:rPr>
      <w:sz w:val="18"/>
      <w:szCs w:val="18"/>
    </w:rPr>
  </w:style>
  <w:style w:type="character" w:customStyle="1" w:styleId="Char0">
    <w:name w:val="批注框文本 Char"/>
    <w:basedOn w:val="a0"/>
    <w:link w:val="a7"/>
    <w:semiHidden/>
    <w:rsid w:val="00D83469"/>
    <w:rPr>
      <w:rFonts w:ascii="Times New Roman" w:hAnsi="Times New Roman"/>
      <w:sz w:val="18"/>
      <w:szCs w:val="18"/>
      <w:lang w:val="en-GB" w:eastAsia="en-US"/>
    </w:rPr>
  </w:style>
  <w:style w:type="paragraph" w:styleId="a8">
    <w:name w:val="footer"/>
    <w:basedOn w:val="a"/>
    <w:link w:val="Char1"/>
    <w:unhideWhenUsed/>
    <w:rsid w:val="00D83469"/>
    <w:pPr>
      <w:tabs>
        <w:tab w:val="center" w:pos="4153"/>
        <w:tab w:val="right" w:pos="8306"/>
      </w:tabs>
      <w:snapToGrid w:val="0"/>
    </w:pPr>
    <w:rPr>
      <w:sz w:val="18"/>
      <w:szCs w:val="18"/>
    </w:rPr>
  </w:style>
  <w:style w:type="character" w:customStyle="1" w:styleId="Char1">
    <w:name w:val="页脚 Char"/>
    <w:basedOn w:val="a0"/>
    <w:link w:val="a8"/>
    <w:rsid w:val="00D83469"/>
    <w:rPr>
      <w:rFonts w:ascii="Times New Roman" w:hAnsi="Times New Roman"/>
      <w:sz w:val="18"/>
      <w:szCs w:val="18"/>
      <w:lang w:val="en-GB" w:eastAsia="en-US"/>
    </w:rPr>
  </w:style>
  <w:style w:type="paragraph" w:styleId="a9">
    <w:name w:val="header"/>
    <w:basedOn w:val="a"/>
    <w:link w:val="Char2"/>
    <w:unhideWhenUsed/>
    <w:rsid w:val="00D8346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D83469"/>
    <w:rPr>
      <w:rFonts w:ascii="Times New Roman" w:hAnsi="Times New Roman"/>
      <w:sz w:val="18"/>
      <w:szCs w:val="18"/>
      <w:lang w:val="en-GB" w:eastAsia="en-US"/>
    </w:rPr>
  </w:style>
  <w:style w:type="paragraph" w:customStyle="1" w:styleId="3GPPHeader">
    <w:name w:val="3GPP_Header"/>
    <w:basedOn w:val="a"/>
    <w:link w:val="3GPPHeaderChar"/>
    <w:qFormat/>
    <w:rsid w:val="002C5E8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2C5E81"/>
    <w:rPr>
      <w:rFonts w:ascii="Geneva" w:eastAsia="宋体" w:hAnsi="Geneva" w:cs="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3" w:uiPriority="39"/>
    <w:lsdException w:name="annotation text"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925764"/>
    <w:pPr>
      <w:keepNext/>
      <w:keepLines/>
      <w:spacing w:before="120"/>
      <w:ind w:left="1985" w:hanging="1985"/>
      <w:outlineLvl w:val="5"/>
    </w:pPr>
    <w:rPr>
      <w:rFonts w:ascii="Arial" w:hAnsi="Arial"/>
    </w:rPr>
  </w:style>
  <w:style w:type="paragraph" w:styleId="7">
    <w:name w:val="heading 7"/>
    <w:basedOn w:val="a"/>
    <w:next w:val="a"/>
    <w:link w:val="7Char"/>
    <w:qFormat/>
    <w:rsid w:val="00925764"/>
    <w:pPr>
      <w:keepNext/>
      <w:keepLines/>
      <w:spacing w:before="120"/>
      <w:ind w:left="1985" w:hanging="1985"/>
      <w:outlineLvl w:val="6"/>
    </w:pPr>
    <w:rPr>
      <w:rFonts w:ascii="Arial" w:hAnsi="Arial"/>
    </w:r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a"/>
    <w:link w:val="B1Char"/>
    <w:qFormat/>
    <w:rsid w:val="004F6EA2"/>
    <w:pPr>
      <w:ind w:left="568" w:hanging="284"/>
    </w:pPr>
  </w:style>
  <w:style w:type="paragraph" w:customStyle="1" w:styleId="B2">
    <w:name w:val="B2"/>
    <w:basedOn w:val="a"/>
    <w:link w:val="B2Char"/>
    <w:rsid w:val="004F6EA2"/>
    <w:pPr>
      <w:ind w:left="851" w:hanging="284"/>
    </w:pPr>
  </w:style>
  <w:style w:type="paragraph" w:customStyle="1" w:styleId="B3">
    <w:name w:val="B3"/>
    <w:basedOn w:val="a"/>
    <w:link w:val="B3Char"/>
    <w:rsid w:val="004F6EA2"/>
    <w:pPr>
      <w:ind w:left="1135" w:hanging="284"/>
    </w:pPr>
  </w:style>
  <w:style w:type="paragraph" w:customStyle="1" w:styleId="B4">
    <w:name w:val="B4"/>
    <w:basedOn w:val="a"/>
    <w:link w:val="B4Char"/>
    <w:rsid w:val="004F6EA2"/>
    <w:pPr>
      <w:ind w:left="1418" w:hanging="284"/>
    </w:pPr>
  </w:style>
  <w:style w:type="paragraph" w:customStyle="1" w:styleId="B5">
    <w:name w:val="B5"/>
    <w:basedOn w:val="a"/>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a3">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0">
    <w:name w:val="网格型1"/>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5">
    <w:name w:val="annotation reference"/>
    <w:basedOn w:val="a0"/>
    <w:semiHidden/>
    <w:unhideWhenUsed/>
    <w:qFormat/>
    <w:rsid w:val="007F21B6"/>
    <w:rPr>
      <w:sz w:val="16"/>
      <w:szCs w:val="16"/>
    </w:rPr>
  </w:style>
  <w:style w:type="paragraph" w:styleId="a6">
    <w:name w:val="annotation subject"/>
    <w:basedOn w:val="a"/>
    <w:next w:val="a"/>
    <w:link w:val="Char"/>
    <w:semiHidden/>
    <w:unhideWhenUsed/>
    <w:rsid w:val="00F80E79"/>
    <w:rPr>
      <w:b/>
      <w:bCs/>
    </w:rPr>
  </w:style>
  <w:style w:type="character" w:customStyle="1" w:styleId="Char">
    <w:name w:val="批注主题 Char"/>
    <w:basedOn w:val="a0"/>
    <w:link w:val="a6"/>
    <w:semiHidden/>
    <w:rsid w:val="00F80E79"/>
    <w:rPr>
      <w:rFonts w:ascii="Times New Roman" w:hAnsi="Times New Roman"/>
      <w:b/>
      <w:bCs/>
      <w:lang w:val="en-GB" w:eastAsia="en-US"/>
    </w:rPr>
  </w:style>
  <w:style w:type="paragraph" w:styleId="22">
    <w:name w:val="toc 2"/>
    <w:basedOn w:val="a"/>
    <w:next w:val="a"/>
    <w:autoRedefine/>
    <w:semiHidden/>
    <w:unhideWhenUsed/>
    <w:rsid w:val="00991875"/>
    <w:pPr>
      <w:spacing w:after="100"/>
      <w:ind w:left="200"/>
    </w:pPr>
  </w:style>
  <w:style w:type="paragraph" w:styleId="2">
    <w:name w:val="List Bullet 2"/>
    <w:basedOn w:val="a"/>
    <w:semiHidden/>
    <w:unhideWhenUsed/>
    <w:rsid w:val="005E2B2D"/>
    <w:pPr>
      <w:numPr>
        <w:numId w:val="10"/>
      </w:numPr>
      <w:contextualSpacing/>
    </w:pPr>
  </w:style>
  <w:style w:type="paragraph" w:styleId="a7">
    <w:name w:val="Balloon Text"/>
    <w:basedOn w:val="a"/>
    <w:link w:val="Char0"/>
    <w:semiHidden/>
    <w:unhideWhenUsed/>
    <w:qFormat/>
    <w:rsid w:val="00D83469"/>
    <w:pPr>
      <w:spacing w:after="0"/>
    </w:pPr>
    <w:rPr>
      <w:sz w:val="18"/>
      <w:szCs w:val="18"/>
    </w:rPr>
  </w:style>
  <w:style w:type="character" w:customStyle="1" w:styleId="Char0">
    <w:name w:val="批注框文本 Char"/>
    <w:basedOn w:val="a0"/>
    <w:link w:val="a7"/>
    <w:semiHidden/>
    <w:rsid w:val="00D83469"/>
    <w:rPr>
      <w:rFonts w:ascii="Times New Roman" w:hAnsi="Times New Roman"/>
      <w:sz w:val="18"/>
      <w:szCs w:val="18"/>
      <w:lang w:val="en-GB" w:eastAsia="en-US"/>
    </w:rPr>
  </w:style>
  <w:style w:type="paragraph" w:styleId="a8">
    <w:name w:val="footer"/>
    <w:basedOn w:val="a"/>
    <w:link w:val="Char1"/>
    <w:unhideWhenUsed/>
    <w:rsid w:val="00D83469"/>
    <w:pPr>
      <w:tabs>
        <w:tab w:val="center" w:pos="4153"/>
        <w:tab w:val="right" w:pos="8306"/>
      </w:tabs>
      <w:snapToGrid w:val="0"/>
    </w:pPr>
    <w:rPr>
      <w:sz w:val="18"/>
      <w:szCs w:val="18"/>
    </w:rPr>
  </w:style>
  <w:style w:type="character" w:customStyle="1" w:styleId="Char1">
    <w:name w:val="页脚 Char"/>
    <w:basedOn w:val="a0"/>
    <w:link w:val="a8"/>
    <w:rsid w:val="00D83469"/>
    <w:rPr>
      <w:rFonts w:ascii="Times New Roman" w:hAnsi="Times New Roman"/>
      <w:sz w:val="18"/>
      <w:szCs w:val="18"/>
      <w:lang w:val="en-GB" w:eastAsia="en-US"/>
    </w:rPr>
  </w:style>
  <w:style w:type="paragraph" w:styleId="a9">
    <w:name w:val="header"/>
    <w:basedOn w:val="a"/>
    <w:link w:val="Char2"/>
    <w:unhideWhenUsed/>
    <w:rsid w:val="00D8346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D83469"/>
    <w:rPr>
      <w:rFonts w:ascii="Times New Roman" w:hAnsi="Times New Roman"/>
      <w:sz w:val="18"/>
      <w:szCs w:val="18"/>
      <w:lang w:val="en-GB" w:eastAsia="en-US"/>
    </w:rPr>
  </w:style>
  <w:style w:type="paragraph" w:customStyle="1" w:styleId="3GPPHeader">
    <w:name w:val="3GPP_Header"/>
    <w:basedOn w:val="a"/>
    <w:link w:val="3GPPHeaderChar"/>
    <w:qFormat/>
    <w:rsid w:val="002C5E8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2C5E81"/>
    <w:rPr>
      <w:rFonts w:ascii="Geneva" w:eastAsia="宋体" w:hAnsi="Geneva" w:cs="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22222222.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59D4E-F084-419F-A34B-0E43F8FB6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40</Pages>
  <Words>12460</Words>
  <Characters>71026</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2023-10-27T09:43:00Z</dcterms:created>
  <dcterms:modified xsi:type="dcterms:W3CDTF">2023-11-03T06:20:00Z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